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5862D84" w:rsidR="00CD4C7B" w:rsidRPr="00B266B0" w:rsidRDefault="003A41EF" w:rsidP="00CD4C7B">
      <w:pPr>
        <w:pStyle w:val="Header"/>
        <w:tabs>
          <w:tab w:val="right" w:pos="9639"/>
        </w:tabs>
        <w:rPr>
          <w:bCs/>
          <w:i/>
          <w:noProof w:val="0"/>
          <w:sz w:val="24"/>
          <w:szCs w:val="24"/>
        </w:rPr>
      </w:pPr>
      <w:r w:rsidRPr="003A41EF">
        <w:rPr>
          <w:bCs/>
          <w:noProof w:val="0"/>
          <w:sz w:val="24"/>
          <w:szCs w:val="24"/>
        </w:rPr>
        <w:t>3GPP TSG-</w:t>
      </w:r>
      <w:r w:rsidR="00A40F1B">
        <w:rPr>
          <w:bCs/>
          <w:noProof w:val="0"/>
          <w:sz w:val="24"/>
          <w:szCs w:val="24"/>
        </w:rPr>
        <w:t>SA</w:t>
      </w:r>
      <w:r w:rsidRPr="003A41EF">
        <w:rPr>
          <w:bCs/>
          <w:noProof w:val="0"/>
          <w:sz w:val="24"/>
          <w:szCs w:val="24"/>
        </w:rPr>
        <w:t xml:space="preserve"> WG2 Meeting </w:t>
      </w:r>
      <w:r w:rsidR="00F941DF">
        <w:rPr>
          <w:bCs/>
          <w:noProof w:val="0"/>
          <w:sz w:val="24"/>
          <w:szCs w:val="24"/>
        </w:rPr>
        <w:t>#</w:t>
      </w:r>
      <w:r w:rsidR="00A40F1B">
        <w:rPr>
          <w:bCs/>
          <w:noProof w:val="0"/>
          <w:sz w:val="24"/>
          <w:szCs w:val="24"/>
        </w:rPr>
        <w:t>1</w:t>
      </w:r>
      <w:r w:rsidR="00144872">
        <w:rPr>
          <w:bCs/>
          <w:noProof w:val="0"/>
          <w:sz w:val="24"/>
          <w:szCs w:val="24"/>
        </w:rPr>
        <w:t>31</w:t>
      </w:r>
      <w:r w:rsidR="00CD4C7B" w:rsidRPr="00B266B0">
        <w:rPr>
          <w:bCs/>
          <w:noProof w:val="0"/>
          <w:sz w:val="24"/>
          <w:szCs w:val="24"/>
        </w:rPr>
        <w:tab/>
      </w:r>
      <w:r w:rsidR="00A40F1B">
        <w:rPr>
          <w:bCs/>
          <w:noProof w:val="0"/>
          <w:sz w:val="24"/>
          <w:szCs w:val="24"/>
        </w:rPr>
        <w:t>S2</w:t>
      </w:r>
      <w:r w:rsidR="00DD13D0" w:rsidRPr="00DD13D0">
        <w:rPr>
          <w:bCs/>
          <w:noProof w:val="0"/>
          <w:sz w:val="24"/>
          <w:szCs w:val="24"/>
        </w:rPr>
        <w:t>-19</w:t>
      </w:r>
      <w:r w:rsidR="00234B34">
        <w:rPr>
          <w:bCs/>
          <w:noProof w:val="0"/>
          <w:sz w:val="24"/>
          <w:szCs w:val="24"/>
        </w:rPr>
        <w:t>02065</w:t>
      </w:r>
      <w:bookmarkStart w:id="0" w:name="_GoBack"/>
      <w:bookmarkEnd w:id="0"/>
    </w:p>
    <w:p w14:paraId="231362B2" w14:textId="707B5323" w:rsidR="00CD4C7B" w:rsidRPr="00465587" w:rsidRDefault="00A40F1B" w:rsidP="00CD4C7B">
      <w:pPr>
        <w:pStyle w:val="Header"/>
        <w:tabs>
          <w:tab w:val="right" w:pos="9639"/>
        </w:tabs>
        <w:rPr>
          <w:rFonts w:eastAsia="SimSun"/>
          <w:bCs/>
          <w:sz w:val="24"/>
          <w:szCs w:val="24"/>
          <w:lang w:eastAsia="zh-CN"/>
        </w:rPr>
      </w:pPr>
      <w:r w:rsidRPr="00A40F1B">
        <w:rPr>
          <w:rFonts w:eastAsia="SimSun"/>
          <w:bCs/>
          <w:sz w:val="24"/>
          <w:szCs w:val="24"/>
          <w:lang w:eastAsia="zh-CN"/>
        </w:rPr>
        <w:t>Santa Cruz - Tenerife, Spain</w:t>
      </w:r>
      <w:r w:rsidR="00465587" w:rsidRPr="00465587">
        <w:rPr>
          <w:rFonts w:eastAsia="SimSun"/>
          <w:bCs/>
          <w:sz w:val="24"/>
          <w:szCs w:val="24"/>
          <w:lang w:eastAsia="zh-CN"/>
        </w:rPr>
        <w:t>, 25 Feb - 01 Mar 2019</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D9EFE7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40F1B">
        <w:rPr>
          <w:rFonts w:cs="Arial"/>
          <w:b/>
          <w:bCs/>
          <w:sz w:val="24"/>
          <w:lang w:eastAsia="ja-JP"/>
        </w:rPr>
        <w:t>6</w:t>
      </w:r>
      <w:r w:rsidR="002747EC">
        <w:rPr>
          <w:rFonts w:cs="Arial"/>
          <w:b/>
          <w:bCs/>
          <w:sz w:val="24"/>
          <w:lang w:eastAsia="ja-JP"/>
        </w:rPr>
        <w:t>.</w:t>
      </w:r>
      <w:r w:rsidR="00A40F1B">
        <w:rPr>
          <w:rFonts w:cs="Arial"/>
          <w:b/>
          <w:bCs/>
          <w:sz w:val="24"/>
          <w:lang w:eastAsia="ja-JP"/>
        </w:rPr>
        <w:t>15</w:t>
      </w:r>
      <w:r w:rsidR="002747EC">
        <w:rPr>
          <w:rFonts w:cs="Arial"/>
          <w:b/>
          <w:bCs/>
          <w:sz w:val="24"/>
          <w:lang w:eastAsia="ja-JP"/>
        </w:rPr>
        <w:t>.</w:t>
      </w:r>
      <w:r w:rsidR="00A40F1B">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EC7DD30" w14:textId="360E855D" w:rsidR="00A40F1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40F1B" w:rsidRPr="00A40F1B">
        <w:rPr>
          <w:rFonts w:ascii="Arial" w:hAnsi="Arial" w:cs="Arial"/>
          <w:b/>
          <w:bCs/>
          <w:sz w:val="24"/>
        </w:rPr>
        <w:t>Way forward proposal for TSN Synchroni</w:t>
      </w:r>
      <w:r w:rsidR="00A40F1B">
        <w:rPr>
          <w:rFonts w:ascii="Arial" w:hAnsi="Arial" w:cs="Arial"/>
          <w:b/>
          <w:bCs/>
          <w:sz w:val="24"/>
        </w:rPr>
        <w:t>s</w:t>
      </w:r>
      <w:r w:rsidR="00A40F1B" w:rsidRPr="00A40F1B">
        <w:rPr>
          <w:rFonts w:ascii="Arial" w:hAnsi="Arial" w:cs="Arial"/>
          <w:b/>
          <w:bCs/>
          <w:sz w:val="24"/>
        </w:rPr>
        <w:t>ation</w:t>
      </w:r>
    </w:p>
    <w:p w14:paraId="3AC3A0B1" w14:textId="346B7D9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837CC" w:rsidRPr="008837CC">
        <w:rPr>
          <w:rFonts w:ascii="Arial" w:hAnsi="Arial" w:cs="Arial"/>
          <w:b/>
          <w:bCs/>
          <w:sz w:val="24"/>
        </w:rPr>
        <w:t>5GS Enhanced support of Vertical and LAN Services (Vertical_LAN)</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9C049F7" w:rsidR="00CD4C7B" w:rsidRPr="006E13D1" w:rsidRDefault="00E2270D" w:rsidP="00D7221D">
      <w:r>
        <w:t xml:space="preserve">This </w:t>
      </w:r>
      <w:r w:rsidR="00F130EA">
        <w:t>contribution analyses TS</w:t>
      </w:r>
      <w:r w:rsidR="002970E9">
        <w:t>N</w:t>
      </w:r>
      <w:r w:rsidR="00F130EA">
        <w:t xml:space="preserve"> synchronization solutions proposed by SA2 in TR23.374 against </w:t>
      </w:r>
      <w:r w:rsidR="002970E9">
        <w:t xml:space="preserve">requirements in </w:t>
      </w:r>
      <w:r w:rsidR="00F130EA">
        <w:t>TS22.104</w:t>
      </w:r>
      <w:r w:rsidR="000F166D">
        <w:t xml:space="preserve"> </w:t>
      </w:r>
      <w:r w:rsidR="004D5A40">
        <w:t>in paragraph</w:t>
      </w:r>
      <w:r w:rsidR="002970E9">
        <w:t>s</w:t>
      </w:r>
      <w:r w:rsidR="004D5A40">
        <w:t xml:space="preserve"> 5.6 and 6.2</w:t>
      </w:r>
      <w:r w:rsidR="002970E9">
        <w:t xml:space="preserve"> and other aspects derived from </w:t>
      </w:r>
      <w:r w:rsidR="00440801">
        <w:t xml:space="preserve">these </w:t>
      </w:r>
      <w:r w:rsidR="00741A88">
        <w:t>high-level</w:t>
      </w:r>
      <w:r w:rsidR="002970E9">
        <w:t xml:space="preserve"> requirements and issues raised in RAN and SA groups</w:t>
      </w:r>
      <w:r w:rsidR="00F130EA">
        <w:t>. At first</w:t>
      </w:r>
      <w:r w:rsidR="002970E9">
        <w:t xml:space="preserve"> section </w:t>
      </w:r>
      <w:r w:rsidR="00F130EA">
        <w:t xml:space="preserve">requirements are </w:t>
      </w:r>
      <w:r w:rsidR="002970E9">
        <w:t xml:space="preserve">interpreted </w:t>
      </w:r>
      <w:r w:rsidR="00F130EA">
        <w:t>aiming to identify key issues to be considered on analysis of proposals</w:t>
      </w:r>
      <w:r w:rsidR="002970E9">
        <w:t xml:space="preserve"> at second section. </w:t>
      </w:r>
      <w:r w:rsidR="00D7221D">
        <w:t xml:space="preserve">These interpretations may not be easily </w:t>
      </w:r>
      <w:r w:rsidR="00741A88">
        <w:t>measurable but</w:t>
      </w:r>
      <w:r w:rsidR="00D7221D">
        <w:t xml:space="preserve"> are presented to further illustrate given requirements. </w:t>
      </w:r>
    </w:p>
    <w:p w14:paraId="127ACA6D" w14:textId="0E7428B8" w:rsidR="00CD4C7B" w:rsidRDefault="00CD4C7B" w:rsidP="00CD4C7B">
      <w:pPr>
        <w:pStyle w:val="Heading1"/>
      </w:pPr>
      <w:r w:rsidRPr="006E13D1">
        <w:t>2</w:t>
      </w:r>
      <w:r w:rsidRPr="006E13D1">
        <w:tab/>
      </w:r>
      <w:r w:rsidR="00F130EA">
        <w:t>Interpretation of requirements</w:t>
      </w:r>
    </w:p>
    <w:p w14:paraId="194ACD93" w14:textId="29972DC9" w:rsidR="00F130EA" w:rsidRDefault="004D5A40" w:rsidP="00F130EA">
      <w:r w:rsidRPr="004D5A40">
        <w:rPr>
          <w:b/>
        </w:rPr>
        <w:t>Observation</w:t>
      </w:r>
      <w:r>
        <w:rPr>
          <w:b/>
        </w:rPr>
        <w:t>-</w:t>
      </w:r>
      <w:r w:rsidRPr="004D5A40">
        <w:rPr>
          <w:b/>
        </w:rPr>
        <w:t>1</w:t>
      </w:r>
      <w:r>
        <w:t xml:space="preserve"> </w:t>
      </w:r>
      <w:r w:rsidR="00F96085">
        <w:t xml:space="preserve">Both IEEE1588v2 (PTP) and </w:t>
      </w:r>
      <w:r>
        <w:t>IEEE802.1AS</w:t>
      </w:r>
      <w:r w:rsidR="0047707B">
        <w:t xml:space="preserve"> (gPTP)</w:t>
      </w:r>
      <w:r>
        <w:t xml:space="preserve"> are </w:t>
      </w:r>
      <w:r w:rsidR="00F96085">
        <w:t xml:space="preserve">listed in [3], where </w:t>
      </w:r>
      <w:r w:rsidR="00F44B0B">
        <w:t xml:space="preserve">the </w:t>
      </w:r>
      <w:r w:rsidR="00F96085">
        <w:t xml:space="preserve">first has been understood as </w:t>
      </w:r>
      <w:r w:rsidR="00F44B0B">
        <w:t xml:space="preserve">a </w:t>
      </w:r>
      <w:r w:rsidR="00F96085">
        <w:t>functional requirement</w:t>
      </w:r>
      <w:r w:rsidR="00F44B0B">
        <w:t xml:space="preserve"> for 5GS</w:t>
      </w:r>
      <w:r>
        <w:t>. These</w:t>
      </w:r>
      <w:r w:rsidR="00824AF8">
        <w:t xml:space="preserve"> two</w:t>
      </w:r>
      <w:r>
        <w:t xml:space="preserve"> </w:t>
      </w:r>
      <w:r w:rsidR="000A3298">
        <w:t>require different implementations</w:t>
      </w:r>
      <w:r w:rsidR="00F96085">
        <w:t xml:space="preserve"> and may have also different impact to 5GRAN depending on a solution. I</w:t>
      </w:r>
      <w:r w:rsidR="00784992">
        <w:t xml:space="preserve">ntended </w:t>
      </w:r>
      <w:r>
        <w:t>usage of these</w:t>
      </w:r>
      <w:r w:rsidR="00F96085">
        <w:t xml:space="preserve">, </w:t>
      </w:r>
      <w:r w:rsidR="002970E9">
        <w:t xml:space="preserve">RAN and 5GS </w:t>
      </w:r>
      <w:r>
        <w:t xml:space="preserve">should be </w:t>
      </w:r>
      <w:r w:rsidR="00F96085">
        <w:t xml:space="preserve">further </w:t>
      </w:r>
      <w:r>
        <w:t>clarified</w:t>
      </w:r>
      <w:r w:rsidR="000A3298">
        <w:t xml:space="preserve"> by</w:t>
      </w:r>
      <w:r w:rsidR="005F3FFB">
        <w:t xml:space="preserve"> SA</w:t>
      </w:r>
      <w:r w:rsidR="00824AF8">
        <w:t>2</w:t>
      </w:r>
      <w:r w:rsidR="00F96085">
        <w:t xml:space="preserve">, e.g. </w:t>
      </w:r>
      <w:r w:rsidR="0095763E">
        <w:t xml:space="preserve">is </w:t>
      </w:r>
      <w:r w:rsidR="00F96085">
        <w:t>either one of those selected</w:t>
      </w:r>
      <w:r>
        <w:t xml:space="preserve">. </w:t>
      </w:r>
      <w:r w:rsidR="00F96085">
        <w:t>Currently IEEE1588v2 is Note that f</w:t>
      </w:r>
      <w:r w:rsidR="0047707B">
        <w:t xml:space="preserve">ronthaul </w:t>
      </w:r>
      <w:r w:rsidR="00F96085">
        <w:t xml:space="preserve">transport </w:t>
      </w:r>
      <w:r w:rsidR="00CE684B">
        <w:t xml:space="preserve">(IEE802.1CM-2018) </w:t>
      </w:r>
      <w:r w:rsidR="00F96085">
        <w:t xml:space="preserve">is </w:t>
      </w:r>
      <w:r w:rsidR="0047707B">
        <w:t xml:space="preserve">based on IEEE1588v2. </w:t>
      </w:r>
      <w:r w:rsidR="00F96085">
        <w:t>This analysis assumes that support for only IEEE1588v</w:t>
      </w:r>
      <w:r w:rsidR="00F44B0B">
        <w:t>2</w:t>
      </w:r>
      <w:r w:rsidR="00F96085">
        <w:t xml:space="preserve"> is required</w:t>
      </w:r>
      <w:r w:rsidR="00F44B0B">
        <w:t xml:space="preserve"> for functional point of view</w:t>
      </w:r>
      <w:r w:rsidR="00F96085">
        <w:t>.</w:t>
      </w:r>
      <w:r w:rsidR="0047707B">
        <w:t xml:space="preserve"> </w:t>
      </w:r>
    </w:p>
    <w:p w14:paraId="30A350EB" w14:textId="168B9397" w:rsidR="001F5774" w:rsidRDefault="0047707B" w:rsidP="001F5774">
      <w:r w:rsidRPr="0047707B">
        <w:rPr>
          <w:b/>
        </w:rPr>
        <w:t>Observation-</w:t>
      </w:r>
      <w:r w:rsidR="00937F12">
        <w:rPr>
          <w:b/>
        </w:rPr>
        <w:t xml:space="preserve">2 </w:t>
      </w:r>
      <w:r w:rsidR="00937F12" w:rsidRPr="00937F12">
        <w:t>Working</w:t>
      </w:r>
      <w:r w:rsidR="00937F12">
        <w:t xml:space="preserve"> clock</w:t>
      </w:r>
      <w:r w:rsidR="007F4E0A">
        <w:t xml:space="preserve"> grandmasters</w:t>
      </w:r>
      <w:r w:rsidR="00937F12">
        <w:t xml:space="preserve"> </w:t>
      </w:r>
      <w:r w:rsidR="00440801">
        <w:t>are</w:t>
      </w:r>
      <w:r w:rsidR="00F96085">
        <w:t xml:space="preserve"> typically</w:t>
      </w:r>
      <w:r w:rsidR="00440801">
        <w:t xml:space="preserve"> inexpensive and </w:t>
      </w:r>
      <w:r w:rsidR="00F96085">
        <w:t xml:space="preserve">in typical installations </w:t>
      </w:r>
      <w:r w:rsidR="00937F12">
        <w:t xml:space="preserve">are prone to extreme industrial environmental conditions, e.g. </w:t>
      </w:r>
      <w:r w:rsidR="00D35543">
        <w:t xml:space="preserve">fast </w:t>
      </w:r>
      <w:r w:rsidR="00937F12">
        <w:t xml:space="preserve">temperature </w:t>
      </w:r>
      <w:r w:rsidR="00D35543">
        <w:t>changes</w:t>
      </w:r>
      <w:r w:rsidR="00937F12">
        <w:t>, vibration</w:t>
      </w:r>
      <w:r w:rsidR="00D35543">
        <w:t xml:space="preserve"> and EMC issues</w:t>
      </w:r>
      <w:r w:rsidR="00440801">
        <w:t>, e.g.</w:t>
      </w:r>
      <w:r w:rsidR="00F96085">
        <w:t>,</w:t>
      </w:r>
      <w:r w:rsidR="00440801">
        <w:t xml:space="preserve"> welding machines. </w:t>
      </w:r>
      <w:r w:rsidR="00D35543">
        <w:t xml:space="preserve"> </w:t>
      </w:r>
      <w:r w:rsidR="00207837">
        <w:t>According to related study [8] and whitepaper [9] working clock performance can be characterized with</w:t>
      </w:r>
      <w:r w:rsidR="00B5621D">
        <w:t xml:space="preserve"> </w:t>
      </w:r>
      <w:r w:rsidR="00D35543">
        <w:t>frequency drift</w:t>
      </w:r>
      <w:r w:rsidR="00B5621D">
        <w:t>s</w:t>
      </w:r>
      <w:r w:rsidR="00D35543">
        <w:t xml:space="preserve"> </w:t>
      </w:r>
      <w:r w:rsidR="00B5621D">
        <w:t xml:space="preserve">up to </w:t>
      </w:r>
      <w:r w:rsidR="00D35543">
        <w:t>3ppm/s</w:t>
      </w:r>
      <w:r w:rsidR="00B5621D">
        <w:t xml:space="preserve"> and </w:t>
      </w:r>
      <w:r w:rsidR="00440801">
        <w:t>5ppm/min</w:t>
      </w:r>
      <w:r w:rsidR="00D35543">
        <w:t xml:space="preserve"> and </w:t>
      </w:r>
      <w:r w:rsidR="00B5621D">
        <w:t xml:space="preserve">a </w:t>
      </w:r>
      <w:r w:rsidR="00D35543">
        <w:t>frequency error</w:t>
      </w:r>
      <w:r w:rsidR="001F5774">
        <w:t xml:space="preserve"> </w:t>
      </w:r>
      <w:r w:rsidR="00440801">
        <w:t>up to 100ppm</w:t>
      </w:r>
      <w:r w:rsidR="008B58DA">
        <w:t xml:space="preserve">. </w:t>
      </w:r>
      <w:r w:rsidR="00D35543">
        <w:t xml:space="preserve"> </w:t>
      </w:r>
      <w:r w:rsidR="008B58DA">
        <w:t xml:space="preserve">Transferring </w:t>
      </w:r>
      <w:r w:rsidR="00D35543">
        <w:t>such unstable clock through 5GS</w:t>
      </w:r>
      <w:r w:rsidR="00AD584E">
        <w:t xml:space="preserve"> system</w:t>
      </w:r>
      <w:r w:rsidR="00D35543">
        <w:t xml:space="preserve"> with 1µs synchronicity </w:t>
      </w:r>
      <w:r w:rsidR="008B58DA">
        <w:t xml:space="preserve">may </w:t>
      </w:r>
      <w:r w:rsidR="00AD584E">
        <w:t xml:space="preserve">have impact amount of signalling and </w:t>
      </w:r>
      <w:r w:rsidR="00207837">
        <w:t xml:space="preserve">may have impact to </w:t>
      </w:r>
      <w:r w:rsidR="00AD584E">
        <w:t>performance</w:t>
      </w:r>
      <w:r w:rsidR="00207837">
        <w:t>, compared to telecom class of clocks.</w:t>
      </w:r>
      <w:r w:rsidR="00AD584E">
        <w:t xml:space="preserve"> So, </w:t>
      </w:r>
      <w:r w:rsidR="00F8240B">
        <w:t xml:space="preserve">robustness </w:t>
      </w:r>
      <w:r w:rsidR="00207837">
        <w:t xml:space="preserve">of solutions to mitigate these errors </w:t>
      </w:r>
      <w:r w:rsidR="007F4E0A">
        <w:t xml:space="preserve">in working clock grandmasters </w:t>
      </w:r>
      <w:r w:rsidR="00AD584E">
        <w:t xml:space="preserve">should be included </w:t>
      </w:r>
      <w:r w:rsidR="00824AF8">
        <w:t xml:space="preserve">among </w:t>
      </w:r>
      <w:r w:rsidR="00AD584E">
        <w:t xml:space="preserve">evaluation criteria. </w:t>
      </w:r>
    </w:p>
    <w:p w14:paraId="2775CE60" w14:textId="3CF424D8" w:rsidR="00AB34DD" w:rsidRDefault="001F5774" w:rsidP="001F5774">
      <w:r w:rsidRPr="0047707B">
        <w:rPr>
          <w:b/>
        </w:rPr>
        <w:t>Observation-</w:t>
      </w:r>
      <w:r>
        <w:rPr>
          <w:b/>
        </w:rPr>
        <w:t>3</w:t>
      </w:r>
      <w:r w:rsidR="002C2947">
        <w:rPr>
          <w:b/>
        </w:rPr>
        <w:t xml:space="preserve"> </w:t>
      </w:r>
      <w:r w:rsidR="002C2947" w:rsidRPr="002C2947">
        <w:t>I</w:t>
      </w:r>
      <w:r w:rsidR="002C2947">
        <w:t>t is expected that w</w:t>
      </w:r>
      <w:r w:rsidRPr="00937F12">
        <w:t>orking</w:t>
      </w:r>
      <w:r>
        <w:t xml:space="preserve"> clock domain including </w:t>
      </w:r>
      <w:r w:rsidR="007F4E0A">
        <w:t xml:space="preserve">grand </w:t>
      </w:r>
      <w:r>
        <w:t xml:space="preserve">master clock may be </w:t>
      </w:r>
      <w:r w:rsidR="002C2947">
        <w:t xml:space="preserve">also </w:t>
      </w:r>
      <w:r>
        <w:t>mobile</w:t>
      </w:r>
      <w:r w:rsidR="009A2C29">
        <w:t xml:space="preserve"> </w:t>
      </w:r>
      <w:r w:rsidR="002C2947">
        <w:t xml:space="preserve">as depicted in </w:t>
      </w:r>
      <w:r w:rsidR="009A2C29">
        <w:t>Fi</w:t>
      </w:r>
      <w:r w:rsidR="00AB34DD">
        <w:t xml:space="preserve">g D1-1 in </w:t>
      </w:r>
      <w:r w:rsidR="00824AF8">
        <w:t>[3]</w:t>
      </w:r>
      <w:r>
        <w:t>. Th</w:t>
      </w:r>
      <w:r w:rsidR="00AB34DD">
        <w:t xml:space="preserve">us, the </w:t>
      </w:r>
      <w:r>
        <w:t>master</w:t>
      </w:r>
      <w:r w:rsidR="00AB34DD">
        <w:t xml:space="preserve"> clock</w:t>
      </w:r>
      <w:r>
        <w:t xml:space="preserve"> may appear also in UE side</w:t>
      </w:r>
      <w:r w:rsidR="002C2947">
        <w:t xml:space="preserve">. This is important aspect to be considered, </w:t>
      </w:r>
      <w:r w:rsidR="005F3FFB">
        <w:t xml:space="preserve">when wireless operation is </w:t>
      </w:r>
      <w:r w:rsidR="002C2947">
        <w:t xml:space="preserve">one of </w:t>
      </w:r>
      <w:r w:rsidR="005F3FFB">
        <w:t>the main benefit</w:t>
      </w:r>
      <w:r w:rsidR="008928A2">
        <w:t>s</w:t>
      </w:r>
      <w:r w:rsidR="005F3FFB">
        <w:t xml:space="preserve"> </w:t>
      </w:r>
      <w:r w:rsidR="002C2947">
        <w:t xml:space="preserve">that </w:t>
      </w:r>
      <w:r w:rsidR="005F3FFB">
        <w:t xml:space="preserve">5G </w:t>
      </w:r>
      <w:r w:rsidR="00B5621D">
        <w:t xml:space="preserve">will be </w:t>
      </w:r>
      <w:r w:rsidR="005F3FFB">
        <w:t xml:space="preserve">providing for industrial verticals. </w:t>
      </w:r>
    </w:p>
    <w:p w14:paraId="1296F5A4" w14:textId="223B9A54" w:rsidR="005F3FFB" w:rsidRDefault="00AB34DD" w:rsidP="001F5774">
      <w:r w:rsidRPr="005F3FFB">
        <w:rPr>
          <w:b/>
        </w:rPr>
        <w:t>Observation-4</w:t>
      </w:r>
      <w:r>
        <w:t xml:space="preserve"> In order to ensure optimal timing </w:t>
      </w:r>
      <w:r w:rsidR="007F4E0A">
        <w:t>for</w:t>
      </w:r>
      <w:r>
        <w:t xml:space="preserve"> </w:t>
      </w:r>
      <w:r w:rsidR="007F4E0A">
        <w:t xml:space="preserve">TSN data transfer through 5GRAN e.g., for </w:t>
      </w:r>
      <w:r>
        <w:t xml:space="preserve">SPS resources, it would be beneficial </w:t>
      </w:r>
      <w:r w:rsidR="00824AF8">
        <w:t xml:space="preserve">that </w:t>
      </w:r>
      <w:r>
        <w:t>g</w:t>
      </w:r>
      <w:r w:rsidR="005F3FFB">
        <w:t>N</w:t>
      </w:r>
      <w:r>
        <w:t xml:space="preserve">B </w:t>
      </w:r>
      <w:r w:rsidR="009B384F">
        <w:t xml:space="preserve">is </w:t>
      </w:r>
      <w:r w:rsidR="005F3FFB">
        <w:t xml:space="preserve">kept </w:t>
      </w:r>
      <w:r w:rsidR="00824AF8">
        <w:t xml:space="preserve">aware of </w:t>
      </w:r>
      <w:r w:rsidR="005F3FFB">
        <w:t>TSN time domain.</w:t>
      </w:r>
      <w:r w:rsidR="00824AF8">
        <w:t xml:space="preserve"> </w:t>
      </w:r>
      <w:r w:rsidR="007F4E0A">
        <w:t>Th</w:t>
      </w:r>
      <w:r w:rsidR="00341B32">
        <w:t>us, there is a trade-off on RAN transparency for external clocks, which should be also considered.</w:t>
      </w:r>
    </w:p>
    <w:p w14:paraId="02D1425D" w14:textId="6CA649E7" w:rsidR="001F5774" w:rsidRDefault="008928A2" w:rsidP="001F5774">
      <w:r w:rsidRPr="008928A2">
        <w:rPr>
          <w:b/>
        </w:rPr>
        <w:t>Observation-</w:t>
      </w:r>
      <w:r w:rsidR="00F8240B">
        <w:rPr>
          <w:b/>
        </w:rPr>
        <w:t>5</w:t>
      </w:r>
      <w:r w:rsidR="001F5774">
        <w:t xml:space="preserve"> </w:t>
      </w:r>
      <w:r>
        <w:t>There are also other possible use cases than TSN, which will need precise time information</w:t>
      </w:r>
      <w:r w:rsidR="00F8240B">
        <w:t xml:space="preserve"> delivered via Uu</w:t>
      </w:r>
      <w:r>
        <w:t xml:space="preserve">.  Thus, </w:t>
      </w:r>
      <w:r w:rsidR="00F8240B">
        <w:t>synchronization s</w:t>
      </w:r>
      <w:r>
        <w:t>olution</w:t>
      </w:r>
      <w:r w:rsidR="00341B32">
        <w:t>, especially for global time,</w:t>
      </w:r>
      <w:r>
        <w:t xml:space="preserve"> should not </w:t>
      </w:r>
      <w:r w:rsidR="00341B32">
        <w:t>rely on co</w:t>
      </w:r>
      <w:r w:rsidR="00F8240B">
        <w:t xml:space="preserve">existence of </w:t>
      </w:r>
      <w:r>
        <w:t>TSN</w:t>
      </w:r>
      <w:r w:rsidR="00E70114">
        <w:t xml:space="preserve"> type service</w:t>
      </w:r>
      <w:r>
        <w:t>.</w:t>
      </w:r>
      <w:r w:rsidR="00E70114">
        <w:t xml:space="preserve"> </w:t>
      </w:r>
    </w:p>
    <w:p w14:paraId="67E7FC6E" w14:textId="01D82F09" w:rsidR="008928A2" w:rsidRDefault="008928A2" w:rsidP="001F5774">
      <w:r w:rsidRPr="008928A2">
        <w:rPr>
          <w:b/>
        </w:rPr>
        <w:t>Observation-</w:t>
      </w:r>
      <w:r w:rsidR="00F8240B">
        <w:rPr>
          <w:b/>
        </w:rPr>
        <w:t>6</w:t>
      </w:r>
      <w:r>
        <w:t xml:space="preserve"> Reliability and availability </w:t>
      </w:r>
      <w:r w:rsidR="00DD1BCF">
        <w:t xml:space="preserve">aspects </w:t>
      </w:r>
      <w:r>
        <w:t xml:space="preserve">of precise time should be </w:t>
      </w:r>
      <w:r w:rsidR="00DD1BCF">
        <w:t>considered</w:t>
      </w:r>
      <w:r w:rsidR="00604C57">
        <w:t xml:space="preserve">, e.g. by support for independent and redundant </w:t>
      </w:r>
      <w:r w:rsidR="00DD1BCF">
        <w:t>time</w:t>
      </w:r>
      <w:r w:rsidR="00604C57">
        <w:t xml:space="preserve"> domains.</w:t>
      </w:r>
    </w:p>
    <w:p w14:paraId="0E861D0A" w14:textId="3E4682F5" w:rsidR="008928A2" w:rsidRDefault="0076756E" w:rsidP="001F5774">
      <w:r w:rsidRPr="008928A2">
        <w:rPr>
          <w:b/>
        </w:rPr>
        <w:t>Observation-</w:t>
      </w:r>
      <w:r w:rsidR="00F8240B">
        <w:rPr>
          <w:b/>
        </w:rPr>
        <w:t>7</w:t>
      </w:r>
      <w:r>
        <w:rPr>
          <w:b/>
        </w:rPr>
        <w:t xml:space="preserve"> </w:t>
      </w:r>
      <w:r>
        <w:t>Grand master</w:t>
      </w:r>
      <w:r w:rsidR="00F15CBE">
        <w:t>(s)</w:t>
      </w:r>
      <w:r>
        <w:t xml:space="preserve"> used by 5GRAN may locate independently of UPF, thus RAN and UPF may </w:t>
      </w:r>
      <w:r w:rsidR="00F8240B">
        <w:t xml:space="preserve">be </w:t>
      </w:r>
      <w:r w:rsidR="00F15CBE">
        <w:t>considered as</w:t>
      </w:r>
      <w:r>
        <w:t xml:space="preserve"> individual entities for PTP </w:t>
      </w:r>
      <w:r w:rsidR="00F8240B">
        <w:t xml:space="preserve">synchronization </w:t>
      </w:r>
      <w:r>
        <w:t>point of view.</w:t>
      </w:r>
      <w:r w:rsidR="00A57876">
        <w:t xml:space="preserve"> This may enable shorter paths with less hops from GM, i.e. better accuracy. </w:t>
      </w:r>
      <w:r>
        <w:t xml:space="preserve">    </w:t>
      </w:r>
    </w:p>
    <w:p w14:paraId="3884F67D" w14:textId="77777777" w:rsidR="00CD4C7B" w:rsidRPr="006E13D1" w:rsidRDefault="00CD4C7B" w:rsidP="001B49C9"/>
    <w:p w14:paraId="5FF0E443" w14:textId="5291F829" w:rsidR="00CD4C7B" w:rsidRPr="006E13D1" w:rsidRDefault="00CD4C7B" w:rsidP="00CD4C7B">
      <w:pPr>
        <w:pStyle w:val="Heading1"/>
      </w:pPr>
      <w:r w:rsidRPr="006E13D1">
        <w:lastRenderedPageBreak/>
        <w:t>3</w:t>
      </w:r>
      <w:r w:rsidRPr="006E13D1">
        <w:tab/>
      </w:r>
      <w:r w:rsidR="006E586D">
        <w:t>Analysis</w:t>
      </w:r>
    </w:p>
    <w:p w14:paraId="59A9F608" w14:textId="7397AD5D" w:rsidR="00587E88" w:rsidRDefault="00587E88" w:rsidP="00587E88">
      <w:r>
        <w:t xml:space="preserve">There are </w:t>
      </w:r>
      <w:r w:rsidR="007F3094">
        <w:t>7</w:t>
      </w:r>
      <w:r>
        <w:t xml:space="preserve"> solution options documented in the TR</w:t>
      </w:r>
      <w:r w:rsidR="00D02052">
        <w:t>, which are shortly summarized below:</w:t>
      </w:r>
    </w:p>
    <w:p w14:paraId="0417B593" w14:textId="77777777" w:rsidR="00502DE0" w:rsidRDefault="00587E88" w:rsidP="00502DE0">
      <w:r w:rsidRPr="00502DE0">
        <w:rPr>
          <w:b/>
          <w:lang w:eastAsia="ko-KR"/>
        </w:rPr>
        <w:t>Solution #11</w:t>
      </w:r>
      <w:r w:rsidR="007F3094" w:rsidRPr="00502DE0">
        <w:rPr>
          <w:b/>
          <w:lang w:eastAsia="ko-KR"/>
        </w:rPr>
        <w:t xml:space="preserve"> </w:t>
      </w:r>
      <w:r w:rsidRPr="00502DE0">
        <w:rPr>
          <w:b/>
          <w:lang w:eastAsia="ko-KR"/>
        </w:rPr>
        <w:t xml:space="preserve">Option </w:t>
      </w:r>
      <w:r w:rsidR="00D02052" w:rsidRPr="00502DE0">
        <w:rPr>
          <w:b/>
          <w:lang w:eastAsia="ko-KR"/>
        </w:rPr>
        <w:t>1</w:t>
      </w:r>
      <w:r w:rsidR="00D02052">
        <w:rPr>
          <w:lang w:eastAsia="ko-KR"/>
        </w:rPr>
        <w:t>:</w:t>
      </w:r>
      <w:r w:rsidRPr="00D02052">
        <w:rPr>
          <w:lang w:eastAsia="ko-KR"/>
        </w:rPr>
        <w:t xml:space="preserve"> </w:t>
      </w:r>
      <w:r w:rsidR="00D02052" w:rsidRPr="00D02052">
        <w:rPr>
          <w:lang w:eastAsia="ko-KR"/>
        </w:rPr>
        <w:t>Transport of 802.1AS messages over the 5G system to convey timing to the UE.</w:t>
      </w:r>
      <w:r w:rsidR="00502DE0">
        <w:t xml:space="preserve"> </w:t>
      </w:r>
    </w:p>
    <w:p w14:paraId="4588C6EF" w14:textId="3895E515" w:rsidR="003C09DA" w:rsidRDefault="00502DE0" w:rsidP="003C09DA">
      <w:r>
        <w:t>This solution o</w:t>
      </w:r>
      <w:r w:rsidRPr="00787E9E">
        <w:t xml:space="preserve">ption has the challenge that 802.1AS messages </w:t>
      </w:r>
      <w:r w:rsidR="00741A88" w:rsidRPr="00787E9E">
        <w:t>must</w:t>
      </w:r>
      <w:r w:rsidRPr="00787E9E">
        <w:t xml:space="preserve"> be transported via the 5G system with predictable latency (as is done via wired 802.1AS compliant nodes currently). This may be difficult for wireless systems due to the variability of latency over a wireless link.</w:t>
      </w:r>
    </w:p>
    <w:p w14:paraId="6260E47E" w14:textId="369EF11D" w:rsidR="00502DE0" w:rsidRDefault="00D02052" w:rsidP="00C7213E">
      <w:r w:rsidRPr="003C09DA">
        <w:rPr>
          <w:b/>
          <w:lang w:eastAsia="ko-KR"/>
        </w:rPr>
        <w:t>Solution #11 Option 2</w:t>
      </w:r>
      <w:r>
        <w:rPr>
          <w:lang w:eastAsia="ko-KR"/>
        </w:rPr>
        <w:t xml:space="preserve">: </w:t>
      </w:r>
      <w:r w:rsidRPr="00D02052">
        <w:rPr>
          <w:lang w:eastAsia="ko-KR"/>
        </w:rPr>
        <w:t xml:space="preserve"> </w:t>
      </w:r>
      <w:r w:rsidR="003C09DA" w:rsidRPr="003C09DA">
        <w:rPr>
          <w:lang w:eastAsia="ko-KR"/>
        </w:rPr>
        <w:t>5G RAN conveying timing to the UE that acts as boundary master clocks towards connected TSN device via 5G specific signalling via 5G broadcast/5G unicast RRC. The 5G RAN indicates time associated with a specific point e.g. start of frame boundary</w:t>
      </w:r>
      <w:r w:rsidR="003C09DA">
        <w:rPr>
          <w:lang w:eastAsia="ko-KR"/>
        </w:rPr>
        <w:t>.</w:t>
      </w:r>
      <w:r w:rsidR="003C09DA" w:rsidRPr="003C09DA">
        <w:t xml:space="preserve"> </w:t>
      </w:r>
      <w:r w:rsidR="00C7213E">
        <w:t>UE acts as a boundary master clock for each clock domain towards N60 and may transmit PTP Sync messages with configured period.</w:t>
      </w:r>
      <w:r w:rsidR="00817451">
        <w:t xml:space="preserve"> </w:t>
      </w:r>
      <w:r w:rsidR="003C09DA">
        <w:t xml:space="preserve">In case of multiple clock domains, overhead of option scales linearly in the total number of clock domains. </w:t>
      </w:r>
    </w:p>
    <w:p w14:paraId="3B0AE9CC" w14:textId="144868FD" w:rsidR="00D02052" w:rsidRDefault="00D02052" w:rsidP="00C7213E">
      <w:pPr>
        <w:overflowPunct w:val="0"/>
        <w:autoSpaceDE w:val="0"/>
        <w:autoSpaceDN w:val="0"/>
        <w:adjustRightInd w:val="0"/>
        <w:textAlignment w:val="baseline"/>
        <w:rPr>
          <w:lang w:eastAsia="ko-KR"/>
        </w:rPr>
      </w:pPr>
      <w:r w:rsidRPr="00C7213E">
        <w:rPr>
          <w:b/>
          <w:lang w:eastAsia="ko-KR"/>
        </w:rPr>
        <w:t>Solution #11 Option 3</w:t>
      </w:r>
      <w:r>
        <w:rPr>
          <w:lang w:eastAsia="ko-KR"/>
        </w:rPr>
        <w:t xml:space="preserve">: </w:t>
      </w:r>
      <w:r w:rsidR="00C7213E">
        <w:rPr>
          <w:lang w:eastAsia="ko-KR"/>
        </w:rPr>
        <w:t>O</w:t>
      </w:r>
      <w:r w:rsidRPr="00D02052">
        <w:rPr>
          <w:lang w:eastAsia="ko-KR"/>
        </w:rPr>
        <w:t>ne time-aware relay implemented with</w:t>
      </w:r>
      <w:r w:rsidR="00C7213E" w:rsidRPr="00C7213E">
        <w:rPr>
          <w:lang w:eastAsia="ko-KR"/>
        </w:rPr>
        <w:t xml:space="preserve"> 5G blackbox model </w:t>
      </w:r>
      <w:r w:rsidR="00C7213E">
        <w:rPr>
          <w:lang w:eastAsia="ko-KR"/>
        </w:rPr>
        <w:t xml:space="preserve">as described by </w:t>
      </w:r>
      <w:r w:rsidRPr="00D02052">
        <w:rPr>
          <w:lang w:eastAsia="ko-KR"/>
        </w:rPr>
        <w:t>Solution#8.</w:t>
      </w:r>
      <w:r w:rsidR="00C7213E" w:rsidRPr="00C7213E">
        <w:rPr>
          <w:lang w:eastAsia="ko-KR"/>
        </w:rPr>
        <w:t xml:space="preserve"> In such an implementation,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p>
    <w:p w14:paraId="2CB81B4A" w14:textId="12F0B808" w:rsidR="00D02052" w:rsidRDefault="00C7213E" w:rsidP="00C7213E">
      <w:pPr>
        <w:overflowPunct w:val="0"/>
        <w:autoSpaceDE w:val="0"/>
        <w:autoSpaceDN w:val="0"/>
        <w:adjustRightInd w:val="0"/>
        <w:textAlignment w:val="baseline"/>
      </w:pPr>
      <w:r w:rsidRPr="00C7213E">
        <w:rPr>
          <w:b/>
          <w:lang w:eastAsia="ko-KR"/>
        </w:rPr>
        <w:t>S</w:t>
      </w:r>
      <w:r w:rsidR="00D02052" w:rsidRPr="00C7213E">
        <w:rPr>
          <w:b/>
          <w:lang w:eastAsia="ko-KR"/>
        </w:rPr>
        <w:t>olution #11 Option 4</w:t>
      </w:r>
      <w:r w:rsidR="00D02052">
        <w:rPr>
          <w:lang w:eastAsia="ko-KR"/>
        </w:rPr>
        <w:t xml:space="preserve">: </w:t>
      </w:r>
      <w:r w:rsidR="00D02052" w:rsidRPr="00D02052">
        <w:rPr>
          <w:lang w:eastAsia="ko-KR"/>
        </w:rPr>
        <w:t>Multiple time domains merged into one domain using 5G clock</w:t>
      </w:r>
      <w:r w:rsidR="00D02052">
        <w:rPr>
          <w:lang w:eastAsia="ko-KR"/>
        </w:rPr>
        <w:t>.</w:t>
      </w:r>
      <w:r w:rsidR="006B4DC1">
        <w:rPr>
          <w:lang w:eastAsia="ko-KR"/>
        </w:rPr>
        <w:t xml:space="preserve"> </w:t>
      </w:r>
      <w:r w:rsidR="006B4DC1" w:rsidRPr="006B4DC1">
        <w:rPr>
          <w:lang w:eastAsia="ko-KR"/>
        </w:rPr>
        <w:t xml:space="preserve">In this option a single clock domain is </w:t>
      </w:r>
      <w:r w:rsidR="00741A88" w:rsidRPr="006B4DC1">
        <w:rPr>
          <w:lang w:eastAsia="ko-KR"/>
        </w:rPr>
        <w:t>enough</w:t>
      </w:r>
      <w:r w:rsidR="006B4DC1" w:rsidRPr="006B4DC1">
        <w:rPr>
          <w:lang w:eastAsia="ko-KR"/>
        </w:rPr>
        <w:t xml:space="preserve"> and a suitable one could be provided by the 5G system itself (in fact, it normally </w:t>
      </w:r>
      <w:r w:rsidR="00741A88" w:rsidRPr="006B4DC1">
        <w:rPr>
          <w:lang w:eastAsia="ko-KR"/>
        </w:rPr>
        <w:t>must</w:t>
      </w:r>
      <w:r w:rsidR="006B4DC1" w:rsidRPr="006B4DC1">
        <w:rPr>
          <w:lang w:eastAsia="ko-KR"/>
        </w:rPr>
        <w:t xml:space="preserve"> operate synchronous with an internationally recognized standard such as GPS).</w:t>
      </w:r>
      <w:r w:rsidR="006B4DC1">
        <w:rPr>
          <w:lang w:eastAsia="ko-KR"/>
        </w:rPr>
        <w:t xml:space="preserve"> Working clocks grand masters that are expected to be PTP compliant must accept better quality GM, i.e., 5Gclock as per BMCA rules. </w:t>
      </w:r>
    </w:p>
    <w:p w14:paraId="73748C84" w14:textId="78AE42DE" w:rsidR="00587E88" w:rsidRPr="00D02052" w:rsidRDefault="00587E88" w:rsidP="00C7213E">
      <w:pPr>
        <w:overflowPunct w:val="0"/>
        <w:autoSpaceDE w:val="0"/>
        <w:autoSpaceDN w:val="0"/>
        <w:adjustRightInd w:val="0"/>
        <w:textAlignment w:val="baseline"/>
      </w:pPr>
      <w:r w:rsidRPr="00C7213E">
        <w:rPr>
          <w:b/>
          <w:lang w:eastAsia="ko-KR"/>
        </w:rPr>
        <w:t>Solution #17</w:t>
      </w:r>
      <w:r w:rsidRPr="00D02052">
        <w:rPr>
          <w:lang w:eastAsia="ko-KR"/>
        </w:rPr>
        <w:t>: Deterministic Delay QoS Class for Time Synchronization Support of 3GPP Network</w:t>
      </w:r>
      <w:r w:rsidR="00817451">
        <w:rPr>
          <w:lang w:val="en-US" w:eastAsia="zh-CN"/>
        </w:rPr>
        <w:t>. Providing deterministic delay in TSN time scale means that both UPF and UE must be first synchronized with TSN GM to mitigate e.g. frequency error between 5G GM and TSN GM,</w:t>
      </w:r>
    </w:p>
    <w:p w14:paraId="593FA341" w14:textId="71391727" w:rsidR="00587E88" w:rsidRPr="00D02052" w:rsidRDefault="00587E88" w:rsidP="00C7213E">
      <w:pPr>
        <w:overflowPunct w:val="0"/>
        <w:autoSpaceDE w:val="0"/>
        <w:autoSpaceDN w:val="0"/>
        <w:adjustRightInd w:val="0"/>
        <w:textAlignment w:val="baseline"/>
      </w:pPr>
      <w:r w:rsidRPr="00C7213E">
        <w:rPr>
          <w:b/>
          <w:lang w:eastAsia="ko-KR"/>
        </w:rPr>
        <w:t>Solution #19</w:t>
      </w:r>
      <w:r w:rsidRPr="00D02052">
        <w:rPr>
          <w:lang w:eastAsia="ko-KR"/>
        </w:rPr>
        <w:t>: Time Synchronization between UE and TSN</w:t>
      </w:r>
      <w:r w:rsidR="00817451">
        <w:rPr>
          <w:lang w:eastAsia="ko-KR"/>
        </w:rPr>
        <w:t>. Solution</w:t>
      </w:r>
      <w:r w:rsidR="00817451" w:rsidRPr="00817451">
        <w:rPr>
          <w:lang w:val="en-US" w:eastAsia="zh-CN"/>
        </w:rPr>
        <w:t xml:space="preserve"> </w:t>
      </w:r>
      <w:r w:rsidR="00817451">
        <w:rPr>
          <w:lang w:val="en-US" w:eastAsia="zh-CN"/>
        </w:rPr>
        <w:t>exploits GTP and PDCP protocols for carrying timestamps in N3 and Uu interfaces, respectively.</w:t>
      </w:r>
      <w:r w:rsidR="00817451" w:rsidRPr="00817451">
        <w:rPr>
          <w:lang w:val="en-US" w:eastAsia="zh-CN"/>
        </w:rPr>
        <w:t xml:space="preserve"> </w:t>
      </w:r>
      <w:r w:rsidR="00817451">
        <w:rPr>
          <w:lang w:val="en-US" w:eastAsia="zh-CN"/>
        </w:rPr>
        <w:t>As a pre-condition UE, RAN and UPF needs to be time synchronized with 5G GM.</w:t>
      </w:r>
    </w:p>
    <w:p w14:paraId="2B9A7715" w14:textId="77777777" w:rsidR="00817451" w:rsidRDefault="007F3094" w:rsidP="00817451">
      <w:pPr>
        <w:overflowPunct w:val="0"/>
        <w:autoSpaceDE w:val="0"/>
        <w:autoSpaceDN w:val="0"/>
        <w:adjustRightInd w:val="0"/>
        <w:textAlignment w:val="baseline"/>
        <w:rPr>
          <w:lang w:eastAsia="ko-KR"/>
        </w:rPr>
      </w:pPr>
      <w:r w:rsidRPr="00C7213E">
        <w:rPr>
          <w:b/>
          <w:lang w:eastAsia="ko-KR"/>
        </w:rPr>
        <w:t>Solution #28</w:t>
      </w:r>
      <w:r w:rsidRPr="00D02052">
        <w:rPr>
          <w:lang w:eastAsia="ko-KR"/>
        </w:rPr>
        <w:t>:</w:t>
      </w:r>
      <w:r w:rsidR="00D02052" w:rsidRPr="00D02052">
        <w:rPr>
          <w:lang w:eastAsia="ko-KR"/>
        </w:rPr>
        <w:t xml:space="preserve"> TSN Time Synchronization Considering Multiple Clock Domains</w:t>
      </w:r>
      <w:r w:rsidR="00817451">
        <w:rPr>
          <w:lang w:eastAsia="ko-KR"/>
        </w:rPr>
        <w:t>. 5GS acts as transparent clock with independent internal clock achieving common concept of time between UEs and UPF as well as among different UEs. In this way, the one-way measurement and control of the E2E delay are made possible.</w:t>
      </w:r>
    </w:p>
    <w:p w14:paraId="5F2FA018" w14:textId="5EC0E828" w:rsidR="007F3094" w:rsidRPr="00D02052" w:rsidRDefault="00817451" w:rsidP="00817451">
      <w:pPr>
        <w:overflowPunct w:val="0"/>
        <w:autoSpaceDE w:val="0"/>
        <w:autoSpaceDN w:val="0"/>
        <w:adjustRightInd w:val="0"/>
        <w:textAlignment w:val="baseline"/>
      </w:pPr>
      <w:r>
        <w:rPr>
          <w:lang w:eastAsia="ko-KR"/>
        </w:rPr>
        <w:t>Based on the internal synchronization, the 5GS transparently pass the external PTP message through and makes proper correction of the PTP header's "correctionField" with the known residence time.</w:t>
      </w:r>
    </w:p>
    <w:p w14:paraId="7966E5D4" w14:textId="79BB8E26" w:rsidR="00587E88" w:rsidRPr="00DB3FF1" w:rsidRDefault="00587E88" w:rsidP="00587E88">
      <w:pPr>
        <w:rPr>
          <w:b/>
          <w:u w:val="single"/>
        </w:rPr>
      </w:pPr>
      <w:r w:rsidRPr="00DB3FF1">
        <w:rPr>
          <w:b/>
          <w:u w:val="single"/>
        </w:rPr>
        <w:t xml:space="preserve">Comparison between the </w:t>
      </w:r>
      <w:r w:rsidR="006B4DC1">
        <w:rPr>
          <w:b/>
          <w:u w:val="single"/>
        </w:rPr>
        <w:t>7</w:t>
      </w:r>
      <w:r w:rsidRPr="00DB3FF1">
        <w:rPr>
          <w:b/>
          <w:u w:val="single"/>
        </w:rPr>
        <w:t xml:space="preserve"> solution options:</w:t>
      </w:r>
    </w:p>
    <w:p w14:paraId="13D5AB14" w14:textId="77777777" w:rsidR="00D7322D" w:rsidRDefault="006B4DC1" w:rsidP="00D7322D">
      <w:pPr>
        <w:spacing w:after="0"/>
        <w:rPr>
          <w:lang w:val="en-US" w:eastAsia="zh-CN"/>
        </w:rPr>
      </w:pPr>
      <w:r>
        <w:rPr>
          <w:lang w:val="en-US" w:eastAsia="zh-CN"/>
        </w:rPr>
        <w:t>Solution options can be categorized to smaller number of solution groups</w:t>
      </w:r>
      <w:r w:rsidR="00D7322D">
        <w:rPr>
          <w:lang w:val="en-US" w:eastAsia="zh-CN"/>
        </w:rPr>
        <w:t xml:space="preserve"> based on </w:t>
      </w:r>
    </w:p>
    <w:p w14:paraId="615F3CB8" w14:textId="7BA2A1BE" w:rsidR="006B4DC1" w:rsidRPr="00D7322D" w:rsidRDefault="00D7322D" w:rsidP="00D7322D">
      <w:pPr>
        <w:pStyle w:val="ListParagraph"/>
        <w:numPr>
          <w:ilvl w:val="0"/>
          <w:numId w:val="10"/>
        </w:numPr>
        <w:spacing w:after="0"/>
        <w:rPr>
          <w:lang w:val="en-US" w:eastAsia="zh-CN"/>
        </w:rPr>
      </w:pPr>
      <w:r w:rsidRPr="00D7322D">
        <w:rPr>
          <w:lang w:val="en-US" w:eastAsia="zh-CN"/>
        </w:rPr>
        <w:t xml:space="preserve">if </w:t>
      </w:r>
      <w:r w:rsidR="00D7221D">
        <w:rPr>
          <w:lang w:val="en-US" w:eastAsia="zh-CN"/>
        </w:rPr>
        <w:t>solution</w:t>
      </w:r>
      <w:r w:rsidRPr="00D7322D">
        <w:rPr>
          <w:lang w:val="en-US" w:eastAsia="zh-CN"/>
        </w:rPr>
        <w:t xml:space="preserve"> exploit broadcast or user specific unicast for conveying time to UEs including multiple time domains.</w:t>
      </w:r>
      <w:r w:rsidR="00671173">
        <w:rPr>
          <w:lang w:val="en-US" w:eastAsia="zh-CN"/>
        </w:rPr>
        <w:t xml:space="preserve"> </w:t>
      </w:r>
    </w:p>
    <w:p w14:paraId="719DB292" w14:textId="187C3F6F" w:rsidR="006B4DC1" w:rsidRDefault="006B4DC1" w:rsidP="00D7322D">
      <w:pPr>
        <w:pStyle w:val="ListParagraph"/>
        <w:numPr>
          <w:ilvl w:val="1"/>
          <w:numId w:val="9"/>
        </w:numPr>
        <w:spacing w:after="0"/>
        <w:rPr>
          <w:lang w:val="en-US" w:eastAsia="zh-CN"/>
        </w:rPr>
      </w:pPr>
      <w:r>
        <w:rPr>
          <w:lang w:val="en-US" w:eastAsia="zh-CN"/>
        </w:rPr>
        <w:t>Solutio</w:t>
      </w:r>
      <w:r w:rsidR="00D7322D">
        <w:rPr>
          <w:lang w:val="en-US" w:eastAsia="zh-CN"/>
        </w:rPr>
        <w:t>n</w:t>
      </w:r>
      <w:r>
        <w:rPr>
          <w:lang w:val="en-US" w:eastAsia="zh-CN"/>
        </w:rPr>
        <w:t xml:space="preserve">s that exploit broadcast over Uu </w:t>
      </w:r>
    </w:p>
    <w:p w14:paraId="4860217C" w14:textId="19F1637B" w:rsidR="006B4DC1" w:rsidRDefault="006B4DC1" w:rsidP="00D7322D">
      <w:pPr>
        <w:pStyle w:val="ListParagraph"/>
        <w:numPr>
          <w:ilvl w:val="2"/>
          <w:numId w:val="9"/>
        </w:numPr>
        <w:spacing w:after="0"/>
        <w:rPr>
          <w:lang w:val="en-US" w:eastAsia="zh-CN"/>
        </w:rPr>
      </w:pPr>
      <w:r>
        <w:rPr>
          <w:lang w:val="en-US" w:eastAsia="zh-CN"/>
        </w:rPr>
        <w:t>Solution #11 Option 1</w:t>
      </w:r>
      <w:r w:rsidR="00D7322D">
        <w:rPr>
          <w:lang w:val="en-US" w:eastAsia="zh-CN"/>
        </w:rPr>
        <w:t xml:space="preserve"> and Solution #11 Option 4</w:t>
      </w:r>
    </w:p>
    <w:p w14:paraId="50EE86B5" w14:textId="77777777" w:rsidR="00D7322D" w:rsidRDefault="006B4DC1" w:rsidP="00D7322D">
      <w:pPr>
        <w:pStyle w:val="ListParagraph"/>
        <w:numPr>
          <w:ilvl w:val="1"/>
          <w:numId w:val="9"/>
        </w:numPr>
        <w:spacing w:after="0"/>
        <w:rPr>
          <w:lang w:val="en-US" w:eastAsia="zh-CN"/>
        </w:rPr>
      </w:pPr>
      <w:r>
        <w:rPr>
          <w:lang w:val="en-US" w:eastAsia="zh-CN"/>
        </w:rPr>
        <w:t xml:space="preserve">Solutions that exploit only </w:t>
      </w:r>
      <w:r w:rsidR="00D7322D">
        <w:rPr>
          <w:lang w:val="en-US" w:eastAsia="zh-CN"/>
        </w:rPr>
        <w:t xml:space="preserve">user specific </w:t>
      </w:r>
      <w:r>
        <w:rPr>
          <w:lang w:val="en-US" w:eastAsia="zh-CN"/>
        </w:rPr>
        <w:t>unicasts</w:t>
      </w:r>
      <w:r w:rsidR="00D7322D">
        <w:rPr>
          <w:lang w:val="en-US" w:eastAsia="zh-CN"/>
        </w:rPr>
        <w:t xml:space="preserve"> over Uu</w:t>
      </w:r>
    </w:p>
    <w:p w14:paraId="180FA1B8" w14:textId="1AA40B8D" w:rsidR="00D7322D" w:rsidRDefault="00D7322D" w:rsidP="00D7322D">
      <w:pPr>
        <w:pStyle w:val="ListParagraph"/>
        <w:numPr>
          <w:ilvl w:val="2"/>
          <w:numId w:val="9"/>
        </w:numPr>
        <w:spacing w:after="0"/>
        <w:rPr>
          <w:lang w:val="en-US" w:eastAsia="zh-CN"/>
        </w:rPr>
      </w:pPr>
      <w:r>
        <w:rPr>
          <w:lang w:val="en-US" w:eastAsia="zh-CN"/>
        </w:rPr>
        <w:t>All other solution options</w:t>
      </w:r>
    </w:p>
    <w:p w14:paraId="03DD9881" w14:textId="0E5FA62C" w:rsidR="00D7322D" w:rsidRDefault="00D7322D" w:rsidP="00D7322D">
      <w:pPr>
        <w:pStyle w:val="ListParagraph"/>
        <w:numPr>
          <w:ilvl w:val="0"/>
          <w:numId w:val="10"/>
        </w:numPr>
        <w:spacing w:after="0"/>
        <w:rPr>
          <w:lang w:val="en-US" w:eastAsia="zh-CN"/>
        </w:rPr>
      </w:pPr>
      <w:r>
        <w:rPr>
          <w:lang w:val="en-US" w:eastAsia="zh-CN"/>
        </w:rPr>
        <w:t xml:space="preserve">If </w:t>
      </w:r>
      <w:r w:rsidR="00D7221D">
        <w:rPr>
          <w:lang w:val="en-US" w:eastAsia="zh-CN"/>
        </w:rPr>
        <w:t xml:space="preserve">solution keep </w:t>
      </w:r>
      <w:r>
        <w:rPr>
          <w:lang w:val="en-US" w:eastAsia="zh-CN"/>
        </w:rPr>
        <w:t>gNB aware of time in external time domains</w:t>
      </w:r>
    </w:p>
    <w:p w14:paraId="0D0E4D9A" w14:textId="77777777" w:rsidR="00D7322D" w:rsidRDefault="00D7322D" w:rsidP="00D7322D">
      <w:pPr>
        <w:pStyle w:val="ListParagraph"/>
        <w:numPr>
          <w:ilvl w:val="1"/>
          <w:numId w:val="10"/>
        </w:numPr>
        <w:spacing w:after="0"/>
        <w:rPr>
          <w:lang w:val="en-US" w:eastAsia="zh-CN"/>
        </w:rPr>
      </w:pPr>
      <w:r>
        <w:rPr>
          <w:lang w:val="en-US" w:eastAsia="zh-CN"/>
        </w:rPr>
        <w:t>Solutions that keep gNB aware of external time domain</w:t>
      </w:r>
    </w:p>
    <w:p w14:paraId="15CE9189" w14:textId="7A046CAD" w:rsidR="00D7322D" w:rsidRPr="00D7322D" w:rsidRDefault="00D7322D" w:rsidP="00D7322D">
      <w:pPr>
        <w:pStyle w:val="ListParagraph"/>
        <w:numPr>
          <w:ilvl w:val="2"/>
          <w:numId w:val="10"/>
        </w:numPr>
        <w:rPr>
          <w:lang w:val="en-US" w:eastAsia="zh-CN"/>
        </w:rPr>
      </w:pPr>
      <w:r w:rsidRPr="00D7322D">
        <w:rPr>
          <w:lang w:val="en-US" w:eastAsia="zh-CN"/>
        </w:rPr>
        <w:t>Solution #11 Option 1 and Solution #11 Option 4</w:t>
      </w:r>
    </w:p>
    <w:p w14:paraId="5EA83F3C" w14:textId="77777777" w:rsidR="00D7322D" w:rsidRPr="00D7322D" w:rsidRDefault="00D7322D" w:rsidP="00D7322D">
      <w:pPr>
        <w:pStyle w:val="ListParagraph"/>
        <w:numPr>
          <w:ilvl w:val="1"/>
          <w:numId w:val="10"/>
        </w:numPr>
        <w:spacing w:after="0"/>
        <w:rPr>
          <w:lang w:val="en-US" w:eastAsia="zh-CN"/>
        </w:rPr>
      </w:pPr>
      <w:r w:rsidRPr="00D7322D">
        <w:rPr>
          <w:lang w:val="en-US" w:eastAsia="zh-CN"/>
        </w:rPr>
        <w:t>Solutions that exploit only user specific unicasts over Uu</w:t>
      </w:r>
    </w:p>
    <w:p w14:paraId="778ED9A7" w14:textId="40E066A3" w:rsidR="00D7322D" w:rsidRPr="00D7322D" w:rsidRDefault="00D7322D" w:rsidP="00D7322D">
      <w:pPr>
        <w:pStyle w:val="ListParagraph"/>
        <w:numPr>
          <w:ilvl w:val="2"/>
          <w:numId w:val="10"/>
        </w:numPr>
        <w:spacing w:after="0"/>
        <w:rPr>
          <w:lang w:val="en-US" w:eastAsia="zh-CN"/>
        </w:rPr>
      </w:pPr>
      <w:r w:rsidRPr="00D7322D">
        <w:rPr>
          <w:lang w:val="en-US" w:eastAsia="zh-CN"/>
        </w:rPr>
        <w:t xml:space="preserve">All other </w:t>
      </w:r>
      <w:r>
        <w:rPr>
          <w:lang w:val="en-US" w:eastAsia="zh-CN"/>
        </w:rPr>
        <w:t xml:space="preserve">solution </w:t>
      </w:r>
      <w:r w:rsidRPr="00D7322D">
        <w:rPr>
          <w:lang w:val="en-US" w:eastAsia="zh-CN"/>
        </w:rPr>
        <w:t>options</w:t>
      </w:r>
    </w:p>
    <w:p w14:paraId="11DDE2B3" w14:textId="77777777" w:rsidR="00D7322D" w:rsidRPr="00D7322D" w:rsidRDefault="00D7322D" w:rsidP="00D7322D">
      <w:pPr>
        <w:spacing w:after="0"/>
        <w:rPr>
          <w:lang w:val="en-US" w:eastAsia="zh-CN"/>
        </w:rPr>
      </w:pPr>
    </w:p>
    <w:p w14:paraId="3CCD7082" w14:textId="2C1D3C85" w:rsidR="00D7221D" w:rsidRDefault="006B4DC1" w:rsidP="00D7221D">
      <w:pPr>
        <w:pStyle w:val="ListParagraph"/>
        <w:numPr>
          <w:ilvl w:val="0"/>
          <w:numId w:val="10"/>
        </w:numPr>
        <w:spacing w:after="0"/>
        <w:rPr>
          <w:lang w:val="en-US" w:eastAsia="zh-CN"/>
        </w:rPr>
      </w:pPr>
      <w:r w:rsidRPr="00D7322D">
        <w:rPr>
          <w:lang w:val="en-US" w:eastAsia="zh-CN"/>
        </w:rPr>
        <w:t xml:space="preserve"> </w:t>
      </w:r>
      <w:r w:rsidR="00D7221D">
        <w:rPr>
          <w:lang w:val="en-US" w:eastAsia="zh-CN"/>
        </w:rPr>
        <w:t xml:space="preserve">If </w:t>
      </w:r>
      <w:r w:rsidR="00671173">
        <w:rPr>
          <w:lang w:val="en-US" w:eastAsia="zh-CN"/>
        </w:rPr>
        <w:t xml:space="preserve">solution </w:t>
      </w:r>
      <w:r w:rsidR="00741A88">
        <w:rPr>
          <w:lang w:val="en-US" w:eastAsia="zh-CN"/>
        </w:rPr>
        <w:t>can</w:t>
      </w:r>
      <w:r w:rsidR="00671173">
        <w:rPr>
          <w:lang w:val="en-US" w:eastAsia="zh-CN"/>
        </w:rPr>
        <w:t xml:space="preserve"> significantly reduce impact due to multiple working clock domains</w:t>
      </w:r>
    </w:p>
    <w:p w14:paraId="306205AB" w14:textId="5EB8C23D" w:rsidR="00D7221D" w:rsidRDefault="00D7221D" w:rsidP="00D7221D">
      <w:pPr>
        <w:pStyle w:val="ListParagraph"/>
        <w:numPr>
          <w:ilvl w:val="1"/>
          <w:numId w:val="10"/>
        </w:numPr>
        <w:spacing w:after="0"/>
        <w:rPr>
          <w:lang w:val="en-US" w:eastAsia="zh-CN"/>
        </w:rPr>
      </w:pPr>
      <w:r>
        <w:rPr>
          <w:lang w:val="en-US" w:eastAsia="zh-CN"/>
        </w:rPr>
        <w:t>Solu</w:t>
      </w:r>
      <w:r w:rsidR="00671173">
        <w:rPr>
          <w:lang w:val="en-US" w:eastAsia="zh-CN"/>
        </w:rPr>
        <w:t>tions that reduce number of clock domain to be conveyed</w:t>
      </w:r>
    </w:p>
    <w:p w14:paraId="3B802DD0" w14:textId="1160327D" w:rsidR="00D7221D" w:rsidRPr="00D7322D" w:rsidRDefault="00D7221D" w:rsidP="00D7221D">
      <w:pPr>
        <w:pStyle w:val="ListParagraph"/>
        <w:numPr>
          <w:ilvl w:val="2"/>
          <w:numId w:val="10"/>
        </w:numPr>
        <w:rPr>
          <w:lang w:val="en-US" w:eastAsia="zh-CN"/>
        </w:rPr>
      </w:pPr>
      <w:r w:rsidRPr="00D7322D">
        <w:rPr>
          <w:lang w:val="en-US" w:eastAsia="zh-CN"/>
        </w:rPr>
        <w:t>Solution #11 Option 4</w:t>
      </w:r>
    </w:p>
    <w:p w14:paraId="3F6A6359" w14:textId="01CCD1AC" w:rsidR="00D7221D" w:rsidRPr="00D7322D" w:rsidRDefault="00D7221D" w:rsidP="00D7221D">
      <w:pPr>
        <w:pStyle w:val="ListParagraph"/>
        <w:numPr>
          <w:ilvl w:val="1"/>
          <w:numId w:val="10"/>
        </w:numPr>
        <w:spacing w:after="0"/>
        <w:rPr>
          <w:lang w:val="en-US" w:eastAsia="zh-CN"/>
        </w:rPr>
      </w:pPr>
      <w:r w:rsidRPr="00D7322D">
        <w:rPr>
          <w:lang w:val="en-US" w:eastAsia="zh-CN"/>
        </w:rPr>
        <w:t xml:space="preserve">Solutions that </w:t>
      </w:r>
      <w:r w:rsidR="00671173">
        <w:rPr>
          <w:lang w:val="en-US" w:eastAsia="zh-CN"/>
        </w:rPr>
        <w:t xml:space="preserve">conveys given clock domains </w:t>
      </w:r>
    </w:p>
    <w:p w14:paraId="6F721E8D" w14:textId="77777777" w:rsidR="00D7221D" w:rsidRPr="00D7322D" w:rsidRDefault="00D7221D" w:rsidP="00D7221D">
      <w:pPr>
        <w:pStyle w:val="ListParagraph"/>
        <w:numPr>
          <w:ilvl w:val="2"/>
          <w:numId w:val="10"/>
        </w:numPr>
        <w:spacing w:after="0"/>
        <w:rPr>
          <w:lang w:val="en-US" w:eastAsia="zh-CN"/>
        </w:rPr>
      </w:pPr>
      <w:r w:rsidRPr="00D7322D">
        <w:rPr>
          <w:lang w:val="en-US" w:eastAsia="zh-CN"/>
        </w:rPr>
        <w:t xml:space="preserve">All other </w:t>
      </w:r>
      <w:r>
        <w:rPr>
          <w:lang w:val="en-US" w:eastAsia="zh-CN"/>
        </w:rPr>
        <w:t xml:space="preserve">solution </w:t>
      </w:r>
      <w:r w:rsidRPr="00D7322D">
        <w:rPr>
          <w:lang w:val="en-US" w:eastAsia="zh-CN"/>
        </w:rPr>
        <w:t>options</w:t>
      </w:r>
    </w:p>
    <w:p w14:paraId="4E7A6678" w14:textId="165A0F74" w:rsidR="006B4DC1" w:rsidRPr="00D7322D" w:rsidRDefault="006B4DC1" w:rsidP="00D7322D">
      <w:pPr>
        <w:spacing w:after="0"/>
        <w:rPr>
          <w:lang w:val="en-US" w:eastAsia="zh-CN"/>
        </w:rPr>
      </w:pPr>
    </w:p>
    <w:p w14:paraId="5266DB96" w14:textId="77777777" w:rsidR="009329B0" w:rsidRPr="009329B0" w:rsidRDefault="008C2E6F" w:rsidP="00F14C1F">
      <w:pPr>
        <w:spacing w:after="0"/>
        <w:rPr>
          <w:b/>
          <w:lang w:val="en-US" w:eastAsia="zh-CN"/>
        </w:rPr>
      </w:pPr>
      <w:r>
        <w:rPr>
          <w:lang w:val="en-US" w:eastAsia="zh-CN"/>
        </w:rPr>
        <w:br w:type="page"/>
      </w:r>
      <w:r w:rsidR="009329B0" w:rsidRPr="009329B0">
        <w:rPr>
          <w:b/>
          <w:lang w:val="en-US" w:eastAsia="zh-CN"/>
        </w:rPr>
        <w:lastRenderedPageBreak/>
        <w:t>Summary:</w:t>
      </w:r>
    </w:p>
    <w:p w14:paraId="46E233E9" w14:textId="5EE6AC24" w:rsidR="00587E88" w:rsidRPr="00F14C1F" w:rsidRDefault="00F14C1F" w:rsidP="00F14C1F">
      <w:pPr>
        <w:spacing w:after="0"/>
        <w:rPr>
          <w:lang w:val="en-US" w:eastAsia="zh-CN"/>
        </w:rPr>
      </w:pPr>
      <w:r>
        <w:rPr>
          <w:lang w:val="en-US" w:eastAsia="zh-CN"/>
        </w:rPr>
        <w:t>I</w:t>
      </w:r>
      <w:r w:rsidR="00587E88" w:rsidRPr="00833D76">
        <w:rPr>
          <w:lang w:val="en-US" w:eastAsia="zh-CN"/>
        </w:rPr>
        <w:t xml:space="preserve">n this comparison </w:t>
      </w:r>
      <w:r w:rsidR="00587E88">
        <w:rPr>
          <w:b/>
          <w:lang w:val="en-US" w:eastAsia="zh-CN"/>
        </w:rPr>
        <w:t xml:space="preserve">Solution #11: </w:t>
      </w:r>
      <w:r w:rsidR="00587E88" w:rsidRPr="00833D76">
        <w:rPr>
          <w:b/>
          <w:lang w:val="en-US" w:eastAsia="zh-CN"/>
        </w:rPr>
        <w:t xml:space="preserve">Option </w:t>
      </w:r>
      <w:r w:rsidR="00587E88">
        <w:rPr>
          <w:b/>
          <w:lang w:val="en-US" w:eastAsia="zh-CN"/>
        </w:rPr>
        <w:t>2</w:t>
      </w:r>
      <w:r w:rsidR="00587E88">
        <w:rPr>
          <w:lang w:val="en-US" w:eastAsia="zh-CN"/>
        </w:rPr>
        <w:t xml:space="preserve"> </w:t>
      </w:r>
      <w:r w:rsidR="009329B0">
        <w:rPr>
          <w:lang w:val="en-US" w:eastAsia="zh-CN"/>
        </w:rPr>
        <w:t xml:space="preserve">is the fittest solution, whilst </w:t>
      </w:r>
      <w:r w:rsidR="009329B0" w:rsidRPr="009329B0">
        <w:rPr>
          <w:b/>
          <w:lang w:val="en-US" w:eastAsia="zh-CN"/>
        </w:rPr>
        <w:t>Solution #11: Option 4</w:t>
      </w:r>
      <w:r w:rsidR="009329B0">
        <w:rPr>
          <w:b/>
          <w:lang w:val="en-US" w:eastAsia="zh-CN"/>
        </w:rPr>
        <w:t xml:space="preserve"> </w:t>
      </w:r>
      <w:r w:rsidR="009329B0">
        <w:rPr>
          <w:lang w:val="en-US" w:eastAsia="zh-CN"/>
        </w:rPr>
        <w:t>reducing time domains d</w:t>
      </w:r>
      <w:r w:rsidR="009329B0" w:rsidRPr="009329B0">
        <w:rPr>
          <w:lang w:val="en-US" w:eastAsia="zh-CN"/>
        </w:rPr>
        <w:t>oes not have any 3GPP impact.</w:t>
      </w:r>
      <w:r w:rsidR="009329B0">
        <w:rPr>
          <w:lang w:val="en-US" w:eastAsia="zh-CN"/>
        </w:rPr>
        <w:t xml:space="preserve"> </w:t>
      </w:r>
    </w:p>
    <w:p w14:paraId="6EEE3EBE" w14:textId="77777777" w:rsidR="00587E88" w:rsidRDefault="00587E88" w:rsidP="00587E88">
      <w:pPr>
        <w:pStyle w:val="Heading1"/>
      </w:pPr>
      <w:r>
        <w:t>3</w:t>
      </w:r>
      <w:r>
        <w:tab/>
        <w:t>Proposal</w:t>
      </w:r>
    </w:p>
    <w:p w14:paraId="44E9FBB4" w14:textId="77777777" w:rsidR="00587E88" w:rsidRPr="007670E8" w:rsidRDefault="00587E88" w:rsidP="00587E88">
      <w:r>
        <w:t>The following changes are proposed to be applied to TR 23.734.</w:t>
      </w:r>
    </w:p>
    <w:p w14:paraId="5F6A0BD2" w14:textId="77777777" w:rsidR="00587E88" w:rsidRPr="001E4B70" w:rsidRDefault="00587E88" w:rsidP="00587E88">
      <w:pPr>
        <w:jc w:val="center"/>
        <w:rPr>
          <w:color w:val="FF0000"/>
          <w:sz w:val="40"/>
        </w:rPr>
      </w:pPr>
      <w:r w:rsidRPr="001E4B70">
        <w:rPr>
          <w:color w:val="FF0000"/>
          <w:sz w:val="40"/>
        </w:rPr>
        <w:t>*** Start of changes ***</w:t>
      </w:r>
    </w:p>
    <w:p w14:paraId="0254528E" w14:textId="77777777" w:rsidR="00587E88" w:rsidRDefault="00587E88" w:rsidP="00587E88">
      <w:pPr>
        <w:pStyle w:val="Heading1"/>
        <w:rPr>
          <w:lang w:eastAsia="zh-CN"/>
        </w:rPr>
      </w:pPr>
      <w:bookmarkStart w:id="1" w:name="_Toc528790917"/>
      <w:bookmarkStart w:id="2" w:name="_Toc528790918"/>
      <w:r>
        <w:rPr>
          <w:lang w:eastAsia="zh-CN"/>
        </w:rPr>
        <w:t>7</w:t>
      </w:r>
      <w:r>
        <w:rPr>
          <w:lang w:eastAsia="zh-CN"/>
        </w:rPr>
        <w:tab/>
        <w:t>Overall Evaluation</w:t>
      </w:r>
      <w:bookmarkEnd w:id="1"/>
    </w:p>
    <w:p w14:paraId="77EFCE33" w14:textId="77777777" w:rsidR="00587E88" w:rsidRDefault="00587E88" w:rsidP="00587E88">
      <w:pPr>
        <w:pStyle w:val="EditorsNote"/>
        <w:rPr>
          <w:lang w:val="en-US"/>
        </w:rPr>
      </w:pPr>
      <w:r>
        <w:t>Editor's note:</w:t>
      </w:r>
      <w:r>
        <w:tab/>
        <w:t>This clause will provide evaluation of different solutions</w:t>
      </w:r>
      <w:r>
        <w:rPr>
          <w:lang w:val="en-US"/>
        </w:rPr>
        <w:t>.</w:t>
      </w:r>
    </w:p>
    <w:p w14:paraId="45C678B5" w14:textId="6AE56DAC" w:rsidR="00587E88" w:rsidRDefault="00587E88" w:rsidP="00587E88">
      <w:pPr>
        <w:pStyle w:val="Heading2"/>
      </w:pPr>
      <w:r>
        <w:t>7.x</w:t>
      </w:r>
      <w:r>
        <w:tab/>
        <w:t>Evaluation for key issue 3.2 “TSN Time Synchronization”</w:t>
      </w:r>
    </w:p>
    <w:p w14:paraId="57406E1B" w14:textId="77777777" w:rsidR="009329B0" w:rsidRDefault="009329B0" w:rsidP="009329B0">
      <w:r>
        <w:t>There are 7 solution options documented in the TR, which are shortly summarized below:</w:t>
      </w:r>
    </w:p>
    <w:p w14:paraId="5DCCD68D" w14:textId="77777777" w:rsidR="009329B0" w:rsidRDefault="009329B0" w:rsidP="009329B0">
      <w:r w:rsidRPr="00502DE0">
        <w:rPr>
          <w:b/>
          <w:lang w:eastAsia="ko-KR"/>
        </w:rPr>
        <w:t>Solution #11 Option 1</w:t>
      </w:r>
      <w:r>
        <w:rPr>
          <w:lang w:eastAsia="ko-KR"/>
        </w:rPr>
        <w:t>:</w:t>
      </w:r>
      <w:r w:rsidRPr="00D02052">
        <w:rPr>
          <w:lang w:eastAsia="ko-KR"/>
        </w:rPr>
        <w:t xml:space="preserve"> Transport of 802.1AS messages over the 5G system to convey timing to the UE.</w:t>
      </w:r>
      <w:r>
        <w:t xml:space="preserve"> </w:t>
      </w:r>
    </w:p>
    <w:p w14:paraId="164FC9C6" w14:textId="4BFAA199" w:rsidR="009329B0" w:rsidRDefault="009329B0" w:rsidP="009329B0">
      <w:r>
        <w:t>This solution o</w:t>
      </w:r>
      <w:r w:rsidRPr="00787E9E">
        <w:t xml:space="preserve">ption has the challenge that 802.1AS messages </w:t>
      </w:r>
      <w:r w:rsidR="00741A88" w:rsidRPr="00787E9E">
        <w:t>must</w:t>
      </w:r>
      <w:r w:rsidRPr="00787E9E">
        <w:t xml:space="preserve"> be transported via the 5G system with predictable latency (as is done via wired 802.1AS compliant nodes currently). This may be difficult for wireless systems due to the variability of latency over a wireless link.</w:t>
      </w:r>
    </w:p>
    <w:p w14:paraId="0DFC6FA6" w14:textId="77777777" w:rsidR="009329B0" w:rsidRDefault="009329B0" w:rsidP="009329B0">
      <w:r w:rsidRPr="003C09DA">
        <w:rPr>
          <w:b/>
          <w:lang w:eastAsia="ko-KR"/>
        </w:rPr>
        <w:t>Solution #11 Option 2</w:t>
      </w:r>
      <w:r>
        <w:rPr>
          <w:lang w:eastAsia="ko-KR"/>
        </w:rPr>
        <w:t xml:space="preserve">: </w:t>
      </w:r>
      <w:r w:rsidRPr="00D02052">
        <w:rPr>
          <w:lang w:eastAsia="ko-KR"/>
        </w:rPr>
        <w:t xml:space="preserve"> </w:t>
      </w:r>
      <w:r w:rsidRPr="003C09DA">
        <w:rPr>
          <w:lang w:eastAsia="ko-KR"/>
        </w:rPr>
        <w:t>5G RAN conveying timing to the UE that acts as boundary master clocks towards connected TSN device via 5G specific signalling via 5G broadcast/5G unicast RRC. The 5G RAN indicates time associated with a specific point e.g. start of frame boundary</w:t>
      </w:r>
      <w:r>
        <w:rPr>
          <w:lang w:eastAsia="ko-KR"/>
        </w:rPr>
        <w:t>.</w:t>
      </w:r>
      <w:r w:rsidRPr="003C09DA">
        <w:t xml:space="preserve"> </w:t>
      </w:r>
      <w:r>
        <w:t xml:space="preserve">UE acts as a boundary master clock for each clock domain towards N60 and may transmit PTP Sync messages with configured period. In case of multiple clock domains, overhead of option scales linearly in the total number of clock domains. </w:t>
      </w:r>
    </w:p>
    <w:p w14:paraId="2853E80E" w14:textId="3A86614F" w:rsidR="009329B0" w:rsidRDefault="009329B0" w:rsidP="009329B0">
      <w:pPr>
        <w:overflowPunct w:val="0"/>
        <w:autoSpaceDE w:val="0"/>
        <w:autoSpaceDN w:val="0"/>
        <w:adjustRightInd w:val="0"/>
        <w:textAlignment w:val="baseline"/>
        <w:rPr>
          <w:lang w:eastAsia="ko-KR"/>
        </w:rPr>
      </w:pPr>
      <w:r w:rsidRPr="00C7213E">
        <w:rPr>
          <w:b/>
          <w:lang w:eastAsia="ko-KR"/>
        </w:rPr>
        <w:t>Solution #11 Option 3</w:t>
      </w:r>
      <w:r>
        <w:rPr>
          <w:lang w:eastAsia="ko-KR"/>
        </w:rPr>
        <w:t>: O</w:t>
      </w:r>
      <w:r w:rsidRPr="00D02052">
        <w:rPr>
          <w:lang w:eastAsia="ko-KR"/>
        </w:rPr>
        <w:t>ne time-aware relay implemented with</w:t>
      </w:r>
      <w:r w:rsidRPr="00C7213E">
        <w:rPr>
          <w:lang w:eastAsia="ko-KR"/>
        </w:rPr>
        <w:t xml:space="preserve"> 5G blackbox model </w:t>
      </w:r>
      <w:r>
        <w:rPr>
          <w:lang w:eastAsia="ko-KR"/>
        </w:rPr>
        <w:t xml:space="preserve">as described by </w:t>
      </w:r>
      <w:r w:rsidRPr="00D02052">
        <w:rPr>
          <w:lang w:eastAsia="ko-KR"/>
        </w:rPr>
        <w:t>Solution#8.</w:t>
      </w:r>
      <w:r w:rsidRPr="00C7213E">
        <w:rPr>
          <w:lang w:eastAsia="ko-KR"/>
        </w:rPr>
        <w:t xml:space="preserve"> In such an implementation,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w:t>
      </w:r>
    </w:p>
    <w:p w14:paraId="35FA3621" w14:textId="53B6E3E2" w:rsidR="009329B0" w:rsidRDefault="009329B0" w:rsidP="009329B0">
      <w:pPr>
        <w:overflowPunct w:val="0"/>
        <w:autoSpaceDE w:val="0"/>
        <w:autoSpaceDN w:val="0"/>
        <w:adjustRightInd w:val="0"/>
        <w:textAlignment w:val="baseline"/>
      </w:pPr>
      <w:r w:rsidRPr="00C7213E">
        <w:rPr>
          <w:b/>
          <w:lang w:eastAsia="ko-KR"/>
        </w:rPr>
        <w:t>Solution #11 Option 4</w:t>
      </w:r>
      <w:r>
        <w:rPr>
          <w:lang w:eastAsia="ko-KR"/>
        </w:rPr>
        <w:t xml:space="preserve">: </w:t>
      </w:r>
      <w:r w:rsidRPr="00D02052">
        <w:rPr>
          <w:lang w:eastAsia="ko-KR"/>
        </w:rPr>
        <w:t>Multiple time domains merged into one domain using 5G clock</w:t>
      </w:r>
      <w:r>
        <w:rPr>
          <w:lang w:eastAsia="ko-KR"/>
        </w:rPr>
        <w:t xml:space="preserve">. </w:t>
      </w:r>
      <w:r w:rsidRPr="006B4DC1">
        <w:rPr>
          <w:lang w:eastAsia="ko-KR"/>
        </w:rPr>
        <w:t xml:space="preserve">In this option a single clock domain is </w:t>
      </w:r>
      <w:r w:rsidR="00741A88" w:rsidRPr="006B4DC1">
        <w:rPr>
          <w:lang w:eastAsia="ko-KR"/>
        </w:rPr>
        <w:t>enough</w:t>
      </w:r>
      <w:r w:rsidRPr="006B4DC1">
        <w:rPr>
          <w:lang w:eastAsia="ko-KR"/>
        </w:rPr>
        <w:t xml:space="preserve"> and a suitable one could be provided by the 5G system itself (in fact, it normally </w:t>
      </w:r>
      <w:r w:rsidR="00741A88" w:rsidRPr="006B4DC1">
        <w:rPr>
          <w:lang w:eastAsia="ko-KR"/>
        </w:rPr>
        <w:t>must</w:t>
      </w:r>
      <w:r w:rsidRPr="006B4DC1">
        <w:rPr>
          <w:lang w:eastAsia="ko-KR"/>
        </w:rPr>
        <w:t xml:space="preserve"> operate synchronous with an internationally recognized standard such as GPS).</w:t>
      </w:r>
      <w:r>
        <w:rPr>
          <w:lang w:eastAsia="ko-KR"/>
        </w:rPr>
        <w:t xml:space="preserve"> Working clocks grand masters that are expected to be PTP compliant must accept better quality GM, i.e., 5Gclock as per BMCA rules. </w:t>
      </w:r>
    </w:p>
    <w:p w14:paraId="5AFB700C" w14:textId="77777777" w:rsidR="009329B0" w:rsidRPr="00D02052" w:rsidRDefault="009329B0" w:rsidP="009329B0">
      <w:pPr>
        <w:overflowPunct w:val="0"/>
        <w:autoSpaceDE w:val="0"/>
        <w:autoSpaceDN w:val="0"/>
        <w:adjustRightInd w:val="0"/>
        <w:textAlignment w:val="baseline"/>
      </w:pPr>
      <w:r w:rsidRPr="00C7213E">
        <w:rPr>
          <w:b/>
          <w:lang w:eastAsia="ko-KR"/>
        </w:rPr>
        <w:t>Solution #17</w:t>
      </w:r>
      <w:r w:rsidRPr="00D02052">
        <w:rPr>
          <w:lang w:eastAsia="ko-KR"/>
        </w:rPr>
        <w:t>: Deterministic Delay QoS Class for Time Synchronization Support of 3GPP Network</w:t>
      </w:r>
      <w:r>
        <w:rPr>
          <w:lang w:val="en-US" w:eastAsia="zh-CN"/>
        </w:rPr>
        <w:t>. Providing deterministic delay in TSN time scale means that both UPF and UE must be first synchronized with TSN GM to mitigate e.g. frequency error between 5G GM and TSN GM,</w:t>
      </w:r>
    </w:p>
    <w:p w14:paraId="7B0650F3" w14:textId="77777777" w:rsidR="009329B0" w:rsidRPr="00D02052" w:rsidRDefault="009329B0" w:rsidP="009329B0">
      <w:pPr>
        <w:overflowPunct w:val="0"/>
        <w:autoSpaceDE w:val="0"/>
        <w:autoSpaceDN w:val="0"/>
        <w:adjustRightInd w:val="0"/>
        <w:textAlignment w:val="baseline"/>
      </w:pPr>
      <w:r w:rsidRPr="00C7213E">
        <w:rPr>
          <w:b/>
          <w:lang w:eastAsia="ko-KR"/>
        </w:rPr>
        <w:t>Solution #19</w:t>
      </w:r>
      <w:r w:rsidRPr="00D02052">
        <w:rPr>
          <w:lang w:eastAsia="ko-KR"/>
        </w:rPr>
        <w:t>: Time Synchronization between UE and TSN</w:t>
      </w:r>
      <w:r>
        <w:rPr>
          <w:lang w:eastAsia="ko-KR"/>
        </w:rPr>
        <w:t>. Solution</w:t>
      </w:r>
      <w:r w:rsidRPr="00817451">
        <w:rPr>
          <w:lang w:val="en-US" w:eastAsia="zh-CN"/>
        </w:rPr>
        <w:t xml:space="preserve"> </w:t>
      </w:r>
      <w:r>
        <w:rPr>
          <w:lang w:val="en-US" w:eastAsia="zh-CN"/>
        </w:rPr>
        <w:t>exploits GTP and PDCP protocols for carrying timestamps in N3 and Uu interfaces, respectively.</w:t>
      </w:r>
      <w:r w:rsidRPr="00817451">
        <w:rPr>
          <w:lang w:val="en-US" w:eastAsia="zh-CN"/>
        </w:rPr>
        <w:t xml:space="preserve"> </w:t>
      </w:r>
      <w:r>
        <w:rPr>
          <w:lang w:val="en-US" w:eastAsia="zh-CN"/>
        </w:rPr>
        <w:t>As a pre-condition UE, RAN and UPF needs to be time synchronized with 5G GM.</w:t>
      </w:r>
    </w:p>
    <w:p w14:paraId="3C5C7D41" w14:textId="77777777" w:rsidR="009329B0" w:rsidRDefault="009329B0" w:rsidP="009329B0">
      <w:pPr>
        <w:overflowPunct w:val="0"/>
        <w:autoSpaceDE w:val="0"/>
        <w:autoSpaceDN w:val="0"/>
        <w:adjustRightInd w:val="0"/>
        <w:textAlignment w:val="baseline"/>
        <w:rPr>
          <w:lang w:eastAsia="ko-KR"/>
        </w:rPr>
      </w:pPr>
      <w:r w:rsidRPr="00C7213E">
        <w:rPr>
          <w:b/>
          <w:lang w:eastAsia="ko-KR"/>
        </w:rPr>
        <w:t>Solution #28</w:t>
      </w:r>
      <w:r w:rsidRPr="00D02052">
        <w:rPr>
          <w:lang w:eastAsia="ko-KR"/>
        </w:rPr>
        <w:t>: TSN Time Synchronization Considering Multiple Clock Domains</w:t>
      </w:r>
      <w:r>
        <w:rPr>
          <w:lang w:eastAsia="ko-KR"/>
        </w:rPr>
        <w:t>. 5GS acts as transparent clock with independent internal clock achieving common concept of time between UEs and UPF as well as among different UEs. In this way, the one-way measurement and control of the E2E delay are made possible.</w:t>
      </w:r>
    </w:p>
    <w:p w14:paraId="433DED92" w14:textId="77777777" w:rsidR="009329B0" w:rsidRPr="00D02052" w:rsidRDefault="009329B0" w:rsidP="009329B0">
      <w:pPr>
        <w:overflowPunct w:val="0"/>
        <w:autoSpaceDE w:val="0"/>
        <w:autoSpaceDN w:val="0"/>
        <w:adjustRightInd w:val="0"/>
        <w:textAlignment w:val="baseline"/>
      </w:pPr>
      <w:r>
        <w:rPr>
          <w:lang w:eastAsia="ko-KR"/>
        </w:rPr>
        <w:t>Based on the internal synchronization, the 5GS transparently pass the external PTP message through and makes proper correction of the PTP header's "correctionField" with the known residence time.</w:t>
      </w:r>
    </w:p>
    <w:p w14:paraId="39CFD467" w14:textId="77777777" w:rsidR="009329B0" w:rsidRPr="00DB3FF1" w:rsidRDefault="009329B0" w:rsidP="009329B0">
      <w:pPr>
        <w:rPr>
          <w:b/>
          <w:u w:val="single"/>
        </w:rPr>
      </w:pPr>
      <w:r w:rsidRPr="00DB3FF1">
        <w:rPr>
          <w:b/>
          <w:u w:val="single"/>
        </w:rPr>
        <w:t xml:space="preserve">Comparison between the </w:t>
      </w:r>
      <w:r>
        <w:rPr>
          <w:b/>
          <w:u w:val="single"/>
        </w:rPr>
        <w:t>7</w:t>
      </w:r>
      <w:r w:rsidRPr="00DB3FF1">
        <w:rPr>
          <w:b/>
          <w:u w:val="single"/>
        </w:rPr>
        <w:t xml:space="preserve"> solution options:</w:t>
      </w:r>
    </w:p>
    <w:p w14:paraId="75144F80" w14:textId="77777777" w:rsidR="009329B0" w:rsidRDefault="009329B0" w:rsidP="009329B0">
      <w:pPr>
        <w:spacing w:after="0"/>
        <w:rPr>
          <w:lang w:val="en-US" w:eastAsia="zh-CN"/>
        </w:rPr>
      </w:pPr>
      <w:r>
        <w:rPr>
          <w:lang w:val="en-US" w:eastAsia="zh-CN"/>
        </w:rPr>
        <w:t xml:space="preserve">Solution options can be categorized to smaller number of solution groups based on </w:t>
      </w:r>
    </w:p>
    <w:p w14:paraId="273AEAC5" w14:textId="77777777" w:rsidR="009329B0" w:rsidRPr="00D7322D" w:rsidRDefault="009329B0" w:rsidP="009329B0">
      <w:pPr>
        <w:pStyle w:val="ListParagraph"/>
        <w:numPr>
          <w:ilvl w:val="0"/>
          <w:numId w:val="10"/>
        </w:numPr>
        <w:spacing w:after="0"/>
        <w:rPr>
          <w:lang w:val="en-US" w:eastAsia="zh-CN"/>
        </w:rPr>
      </w:pPr>
      <w:r w:rsidRPr="00D7322D">
        <w:rPr>
          <w:lang w:val="en-US" w:eastAsia="zh-CN"/>
        </w:rPr>
        <w:t xml:space="preserve">if </w:t>
      </w:r>
      <w:r>
        <w:rPr>
          <w:lang w:val="en-US" w:eastAsia="zh-CN"/>
        </w:rPr>
        <w:t>solution</w:t>
      </w:r>
      <w:r w:rsidRPr="00D7322D">
        <w:rPr>
          <w:lang w:val="en-US" w:eastAsia="zh-CN"/>
        </w:rPr>
        <w:t xml:space="preserve"> exploit broadcast or user specific unicast for conveying time to UEs including multiple time domains.</w:t>
      </w:r>
      <w:r>
        <w:rPr>
          <w:lang w:val="en-US" w:eastAsia="zh-CN"/>
        </w:rPr>
        <w:t xml:space="preserve"> </w:t>
      </w:r>
    </w:p>
    <w:p w14:paraId="1A4D586B" w14:textId="77777777" w:rsidR="009329B0" w:rsidRDefault="009329B0" w:rsidP="009329B0">
      <w:pPr>
        <w:pStyle w:val="ListParagraph"/>
        <w:numPr>
          <w:ilvl w:val="1"/>
          <w:numId w:val="9"/>
        </w:numPr>
        <w:spacing w:after="0"/>
        <w:rPr>
          <w:lang w:val="en-US" w:eastAsia="zh-CN"/>
        </w:rPr>
      </w:pPr>
      <w:r>
        <w:rPr>
          <w:lang w:val="en-US" w:eastAsia="zh-CN"/>
        </w:rPr>
        <w:t xml:space="preserve">Solutions that exploit broadcast over Uu </w:t>
      </w:r>
    </w:p>
    <w:p w14:paraId="2445B3F9" w14:textId="77777777" w:rsidR="009329B0" w:rsidRDefault="009329B0" w:rsidP="009329B0">
      <w:pPr>
        <w:pStyle w:val="ListParagraph"/>
        <w:numPr>
          <w:ilvl w:val="2"/>
          <w:numId w:val="9"/>
        </w:numPr>
        <w:spacing w:after="0"/>
        <w:rPr>
          <w:lang w:val="en-US" w:eastAsia="zh-CN"/>
        </w:rPr>
      </w:pPr>
      <w:r>
        <w:rPr>
          <w:lang w:val="en-US" w:eastAsia="zh-CN"/>
        </w:rPr>
        <w:lastRenderedPageBreak/>
        <w:t>Solution #11 Option 1 and Solution #11 Option 4</w:t>
      </w:r>
    </w:p>
    <w:p w14:paraId="21162CA7" w14:textId="77777777" w:rsidR="009329B0" w:rsidRDefault="009329B0" w:rsidP="009329B0">
      <w:pPr>
        <w:pStyle w:val="ListParagraph"/>
        <w:numPr>
          <w:ilvl w:val="1"/>
          <w:numId w:val="9"/>
        </w:numPr>
        <w:spacing w:after="0"/>
        <w:rPr>
          <w:lang w:val="en-US" w:eastAsia="zh-CN"/>
        </w:rPr>
      </w:pPr>
      <w:r>
        <w:rPr>
          <w:lang w:val="en-US" w:eastAsia="zh-CN"/>
        </w:rPr>
        <w:t>Solutions that exploit only user specific unicasts over Uu</w:t>
      </w:r>
    </w:p>
    <w:p w14:paraId="6ABBCA4C" w14:textId="77777777" w:rsidR="009329B0" w:rsidRDefault="009329B0" w:rsidP="009329B0">
      <w:pPr>
        <w:pStyle w:val="ListParagraph"/>
        <w:numPr>
          <w:ilvl w:val="2"/>
          <w:numId w:val="9"/>
        </w:numPr>
        <w:spacing w:after="0"/>
        <w:rPr>
          <w:lang w:val="en-US" w:eastAsia="zh-CN"/>
        </w:rPr>
      </w:pPr>
      <w:r>
        <w:rPr>
          <w:lang w:val="en-US" w:eastAsia="zh-CN"/>
        </w:rPr>
        <w:t>All other solution options</w:t>
      </w:r>
    </w:p>
    <w:p w14:paraId="414CB853" w14:textId="77777777" w:rsidR="009329B0" w:rsidRDefault="009329B0" w:rsidP="009329B0">
      <w:pPr>
        <w:pStyle w:val="ListParagraph"/>
        <w:numPr>
          <w:ilvl w:val="0"/>
          <w:numId w:val="10"/>
        </w:numPr>
        <w:spacing w:after="0"/>
        <w:rPr>
          <w:lang w:val="en-US" w:eastAsia="zh-CN"/>
        </w:rPr>
      </w:pPr>
      <w:r>
        <w:rPr>
          <w:lang w:val="en-US" w:eastAsia="zh-CN"/>
        </w:rPr>
        <w:t>If solution keep gNB aware of time in external time domains</w:t>
      </w:r>
    </w:p>
    <w:p w14:paraId="37482584" w14:textId="77777777" w:rsidR="009329B0" w:rsidRDefault="009329B0" w:rsidP="009329B0">
      <w:pPr>
        <w:pStyle w:val="ListParagraph"/>
        <w:numPr>
          <w:ilvl w:val="1"/>
          <w:numId w:val="10"/>
        </w:numPr>
        <w:spacing w:after="0"/>
        <w:rPr>
          <w:lang w:val="en-US" w:eastAsia="zh-CN"/>
        </w:rPr>
      </w:pPr>
      <w:r>
        <w:rPr>
          <w:lang w:val="en-US" w:eastAsia="zh-CN"/>
        </w:rPr>
        <w:t>Solutions that keep gNB aware of external time domain</w:t>
      </w:r>
    </w:p>
    <w:p w14:paraId="65D3F8DD" w14:textId="77777777" w:rsidR="009329B0" w:rsidRPr="00D7322D" w:rsidRDefault="009329B0" w:rsidP="009329B0">
      <w:pPr>
        <w:pStyle w:val="ListParagraph"/>
        <w:numPr>
          <w:ilvl w:val="2"/>
          <w:numId w:val="10"/>
        </w:numPr>
        <w:rPr>
          <w:lang w:val="en-US" w:eastAsia="zh-CN"/>
        </w:rPr>
      </w:pPr>
      <w:r w:rsidRPr="00D7322D">
        <w:rPr>
          <w:lang w:val="en-US" w:eastAsia="zh-CN"/>
        </w:rPr>
        <w:t>Solution #11 Option 1 and Solution #11 Option 4</w:t>
      </w:r>
    </w:p>
    <w:p w14:paraId="0FFF342B" w14:textId="77777777" w:rsidR="009329B0" w:rsidRPr="00D7322D" w:rsidRDefault="009329B0" w:rsidP="009329B0">
      <w:pPr>
        <w:pStyle w:val="ListParagraph"/>
        <w:numPr>
          <w:ilvl w:val="1"/>
          <w:numId w:val="10"/>
        </w:numPr>
        <w:spacing w:after="0"/>
        <w:rPr>
          <w:lang w:val="en-US" w:eastAsia="zh-CN"/>
        </w:rPr>
      </w:pPr>
      <w:r w:rsidRPr="00D7322D">
        <w:rPr>
          <w:lang w:val="en-US" w:eastAsia="zh-CN"/>
        </w:rPr>
        <w:t>Solutions that exploit only user specific unicasts over Uu</w:t>
      </w:r>
    </w:p>
    <w:p w14:paraId="4C810F17" w14:textId="77777777" w:rsidR="009329B0" w:rsidRPr="00D7322D" w:rsidRDefault="009329B0" w:rsidP="009329B0">
      <w:pPr>
        <w:pStyle w:val="ListParagraph"/>
        <w:numPr>
          <w:ilvl w:val="2"/>
          <w:numId w:val="10"/>
        </w:numPr>
        <w:spacing w:after="0"/>
        <w:rPr>
          <w:lang w:val="en-US" w:eastAsia="zh-CN"/>
        </w:rPr>
      </w:pPr>
      <w:r w:rsidRPr="00D7322D">
        <w:rPr>
          <w:lang w:val="en-US" w:eastAsia="zh-CN"/>
        </w:rPr>
        <w:t xml:space="preserve">All other </w:t>
      </w:r>
      <w:r>
        <w:rPr>
          <w:lang w:val="en-US" w:eastAsia="zh-CN"/>
        </w:rPr>
        <w:t xml:space="preserve">solution </w:t>
      </w:r>
      <w:r w:rsidRPr="00D7322D">
        <w:rPr>
          <w:lang w:val="en-US" w:eastAsia="zh-CN"/>
        </w:rPr>
        <w:t>options</w:t>
      </w:r>
    </w:p>
    <w:p w14:paraId="0E2CCB69" w14:textId="77777777" w:rsidR="009329B0" w:rsidRPr="00D7322D" w:rsidRDefault="009329B0" w:rsidP="009329B0">
      <w:pPr>
        <w:spacing w:after="0"/>
        <w:rPr>
          <w:lang w:val="en-US" w:eastAsia="zh-CN"/>
        </w:rPr>
      </w:pPr>
    </w:p>
    <w:p w14:paraId="67843DC1" w14:textId="76936D77" w:rsidR="009329B0" w:rsidRDefault="009329B0" w:rsidP="009329B0">
      <w:pPr>
        <w:pStyle w:val="ListParagraph"/>
        <w:numPr>
          <w:ilvl w:val="0"/>
          <w:numId w:val="10"/>
        </w:numPr>
        <w:spacing w:after="0"/>
        <w:rPr>
          <w:lang w:val="en-US" w:eastAsia="zh-CN"/>
        </w:rPr>
      </w:pPr>
      <w:r w:rsidRPr="00D7322D">
        <w:rPr>
          <w:lang w:val="en-US" w:eastAsia="zh-CN"/>
        </w:rPr>
        <w:t xml:space="preserve"> </w:t>
      </w:r>
      <w:r>
        <w:rPr>
          <w:lang w:val="en-US" w:eastAsia="zh-CN"/>
        </w:rPr>
        <w:t xml:space="preserve">If solution </w:t>
      </w:r>
      <w:r w:rsidR="00741A88">
        <w:rPr>
          <w:lang w:val="en-US" w:eastAsia="zh-CN"/>
        </w:rPr>
        <w:t>can</w:t>
      </w:r>
      <w:r>
        <w:rPr>
          <w:lang w:val="en-US" w:eastAsia="zh-CN"/>
        </w:rPr>
        <w:t xml:space="preserve"> significantly reduce impact due to multiple working clock domains</w:t>
      </w:r>
    </w:p>
    <w:p w14:paraId="5742014F" w14:textId="77777777" w:rsidR="009329B0" w:rsidRDefault="009329B0" w:rsidP="009329B0">
      <w:pPr>
        <w:pStyle w:val="ListParagraph"/>
        <w:numPr>
          <w:ilvl w:val="1"/>
          <w:numId w:val="10"/>
        </w:numPr>
        <w:spacing w:after="0"/>
        <w:rPr>
          <w:lang w:val="en-US" w:eastAsia="zh-CN"/>
        </w:rPr>
      </w:pPr>
      <w:r>
        <w:rPr>
          <w:lang w:val="en-US" w:eastAsia="zh-CN"/>
        </w:rPr>
        <w:t>Solutions that reduce number of clock domain to be conveyed</w:t>
      </w:r>
    </w:p>
    <w:p w14:paraId="1A3918A1" w14:textId="77777777" w:rsidR="009329B0" w:rsidRPr="00D7322D" w:rsidRDefault="009329B0" w:rsidP="009329B0">
      <w:pPr>
        <w:pStyle w:val="ListParagraph"/>
        <w:numPr>
          <w:ilvl w:val="2"/>
          <w:numId w:val="10"/>
        </w:numPr>
        <w:rPr>
          <w:lang w:val="en-US" w:eastAsia="zh-CN"/>
        </w:rPr>
      </w:pPr>
      <w:r w:rsidRPr="00D7322D">
        <w:rPr>
          <w:lang w:val="en-US" w:eastAsia="zh-CN"/>
        </w:rPr>
        <w:t>Solution #11 Option 4</w:t>
      </w:r>
    </w:p>
    <w:p w14:paraId="1B72A5AB" w14:textId="77777777" w:rsidR="009329B0" w:rsidRPr="00D7322D" w:rsidRDefault="009329B0" w:rsidP="009329B0">
      <w:pPr>
        <w:pStyle w:val="ListParagraph"/>
        <w:numPr>
          <w:ilvl w:val="1"/>
          <w:numId w:val="10"/>
        </w:numPr>
        <w:spacing w:after="0"/>
        <w:rPr>
          <w:lang w:val="en-US" w:eastAsia="zh-CN"/>
        </w:rPr>
      </w:pPr>
      <w:r w:rsidRPr="00D7322D">
        <w:rPr>
          <w:lang w:val="en-US" w:eastAsia="zh-CN"/>
        </w:rPr>
        <w:t xml:space="preserve">Solutions that </w:t>
      </w:r>
      <w:r>
        <w:rPr>
          <w:lang w:val="en-US" w:eastAsia="zh-CN"/>
        </w:rPr>
        <w:t xml:space="preserve">conveys given clock domains </w:t>
      </w:r>
    </w:p>
    <w:p w14:paraId="66D12105" w14:textId="77777777" w:rsidR="009329B0" w:rsidRPr="009329B0" w:rsidRDefault="009329B0" w:rsidP="00741A88">
      <w:pPr>
        <w:pStyle w:val="ListParagraph"/>
        <w:numPr>
          <w:ilvl w:val="2"/>
          <w:numId w:val="10"/>
        </w:numPr>
        <w:spacing w:after="0"/>
        <w:rPr>
          <w:b/>
          <w:lang w:val="en-US" w:eastAsia="zh-CN"/>
        </w:rPr>
      </w:pPr>
      <w:r w:rsidRPr="009329B0">
        <w:rPr>
          <w:lang w:val="en-US" w:eastAsia="zh-CN"/>
        </w:rPr>
        <w:t>All other solution options</w:t>
      </w:r>
    </w:p>
    <w:p w14:paraId="3116A14E" w14:textId="77777777" w:rsidR="009329B0" w:rsidRDefault="009329B0" w:rsidP="009329B0">
      <w:pPr>
        <w:spacing w:after="0"/>
        <w:rPr>
          <w:b/>
          <w:lang w:val="en-US" w:eastAsia="zh-CN"/>
        </w:rPr>
      </w:pPr>
    </w:p>
    <w:p w14:paraId="389764F9" w14:textId="2F6782EE" w:rsidR="009329B0" w:rsidRPr="009329B0" w:rsidRDefault="009329B0" w:rsidP="009329B0">
      <w:pPr>
        <w:spacing w:after="0"/>
        <w:rPr>
          <w:b/>
          <w:lang w:val="en-US" w:eastAsia="zh-CN"/>
        </w:rPr>
      </w:pPr>
      <w:r w:rsidRPr="009329B0">
        <w:rPr>
          <w:b/>
          <w:lang w:val="en-US" w:eastAsia="zh-CN"/>
        </w:rPr>
        <w:t>Summary:</w:t>
      </w:r>
    </w:p>
    <w:p w14:paraId="230983FE" w14:textId="77777777" w:rsidR="009329B0" w:rsidRPr="00F14C1F" w:rsidRDefault="009329B0" w:rsidP="009329B0">
      <w:pPr>
        <w:spacing w:after="0"/>
        <w:rPr>
          <w:lang w:val="en-US" w:eastAsia="zh-CN"/>
        </w:rPr>
      </w:pPr>
      <w:r>
        <w:rPr>
          <w:lang w:val="en-US" w:eastAsia="zh-CN"/>
        </w:rPr>
        <w:t>I</w:t>
      </w:r>
      <w:r w:rsidRPr="00833D76">
        <w:rPr>
          <w:lang w:val="en-US" w:eastAsia="zh-CN"/>
        </w:rPr>
        <w:t xml:space="preserve">n this comparison </w:t>
      </w:r>
      <w:r>
        <w:rPr>
          <w:b/>
          <w:lang w:val="en-US" w:eastAsia="zh-CN"/>
        </w:rPr>
        <w:t xml:space="preserve">Solution #11: </w:t>
      </w:r>
      <w:r w:rsidRPr="00833D76">
        <w:rPr>
          <w:b/>
          <w:lang w:val="en-US" w:eastAsia="zh-CN"/>
        </w:rPr>
        <w:t xml:space="preserve">Option </w:t>
      </w:r>
      <w:r>
        <w:rPr>
          <w:b/>
          <w:lang w:val="en-US" w:eastAsia="zh-CN"/>
        </w:rPr>
        <w:t>2</w:t>
      </w:r>
      <w:r>
        <w:rPr>
          <w:lang w:val="en-US" w:eastAsia="zh-CN"/>
        </w:rPr>
        <w:t xml:space="preserve"> is the fittest solution, whilst </w:t>
      </w:r>
      <w:r w:rsidRPr="009329B0">
        <w:rPr>
          <w:b/>
          <w:lang w:val="en-US" w:eastAsia="zh-CN"/>
        </w:rPr>
        <w:t>Solution #11: Option 4</w:t>
      </w:r>
      <w:r>
        <w:rPr>
          <w:b/>
          <w:lang w:val="en-US" w:eastAsia="zh-CN"/>
        </w:rPr>
        <w:t xml:space="preserve"> </w:t>
      </w:r>
      <w:r>
        <w:rPr>
          <w:lang w:val="en-US" w:eastAsia="zh-CN"/>
        </w:rPr>
        <w:t>reducing time domains d</w:t>
      </w:r>
      <w:r w:rsidRPr="009329B0">
        <w:rPr>
          <w:lang w:val="en-US" w:eastAsia="zh-CN"/>
        </w:rPr>
        <w:t>oes not have any 3GPP impact.</w:t>
      </w:r>
      <w:r>
        <w:rPr>
          <w:lang w:val="en-US" w:eastAsia="zh-CN"/>
        </w:rPr>
        <w:t xml:space="preserve"> </w:t>
      </w:r>
    </w:p>
    <w:p w14:paraId="7EAD3E6A" w14:textId="77777777" w:rsidR="009329B0" w:rsidRPr="009329B0" w:rsidRDefault="009329B0" w:rsidP="009329B0">
      <w:pPr>
        <w:rPr>
          <w:lang w:val="en-US"/>
        </w:rPr>
      </w:pPr>
    </w:p>
    <w:p w14:paraId="72D9E87F" w14:textId="77777777" w:rsidR="00587E88" w:rsidRDefault="00587E88" w:rsidP="00587E88">
      <w:pPr>
        <w:pStyle w:val="Heading1"/>
      </w:pPr>
      <w:r>
        <w:t>8</w:t>
      </w:r>
      <w:r>
        <w:tab/>
        <w:t>Conclusions</w:t>
      </w:r>
      <w:bookmarkEnd w:id="2"/>
    </w:p>
    <w:p w14:paraId="2CB93BE3" w14:textId="77777777" w:rsidR="00587E88" w:rsidRPr="00A43C84" w:rsidRDefault="00587E88" w:rsidP="00587E88">
      <w:pPr>
        <w:pStyle w:val="EditorsNote"/>
      </w:pPr>
      <w:r>
        <w:rPr>
          <w:lang w:eastAsia="ja-JP"/>
        </w:rPr>
        <w:t>Editor's note:</w:t>
      </w:r>
      <w:r>
        <w:tab/>
        <w:t>This clause will list conclusions that have been agreed during the course of the study item activities.</w:t>
      </w:r>
    </w:p>
    <w:p w14:paraId="593B2EBB" w14:textId="77777777" w:rsidR="00587E88" w:rsidRDefault="00587E88" w:rsidP="00587E88">
      <w:pPr>
        <w:pStyle w:val="Heading2"/>
      </w:pPr>
      <w:r>
        <w:t>8.x</w:t>
      </w:r>
      <w:r>
        <w:tab/>
        <w:t>Conclusion for key issue 3.2</w:t>
      </w:r>
    </w:p>
    <w:p w14:paraId="4E7CAFC6" w14:textId="263ACBE8" w:rsidR="00587E88" w:rsidRDefault="00587E88" w:rsidP="00587E88">
      <w:pPr>
        <w:rPr>
          <w:lang w:val="en-US" w:eastAsia="zh-CN"/>
        </w:rPr>
      </w:pPr>
      <w:r>
        <w:rPr>
          <w:lang w:eastAsia="zh-CN"/>
        </w:rPr>
        <w:t xml:space="preserve">To enable support for Time Sensitive Communication, it is recommended to select solution 11 Option 2 as the basis for normative </w:t>
      </w:r>
      <w:r>
        <w:rPr>
          <w:lang w:val="en-US" w:eastAsia="zh-CN"/>
        </w:rPr>
        <w:t>work</w:t>
      </w:r>
      <w:r w:rsidR="00554270">
        <w:rPr>
          <w:lang w:val="en-US" w:eastAsia="zh-CN"/>
        </w:rPr>
        <w:t xml:space="preserve"> together with Solution #11 Option 4</w:t>
      </w:r>
      <w:r>
        <w:rPr>
          <w:lang w:val="en-US" w:eastAsia="zh-CN"/>
        </w:rPr>
        <w:t xml:space="preserve">. </w:t>
      </w:r>
    </w:p>
    <w:p w14:paraId="207011BA" w14:textId="77777777" w:rsidR="00587E88" w:rsidRDefault="00587E88" w:rsidP="00587E88">
      <w:pPr>
        <w:rPr>
          <w:lang w:val="en-US" w:eastAsia="zh-CN"/>
        </w:rPr>
      </w:pPr>
      <w:r>
        <w:rPr>
          <w:lang w:val="en-US" w:eastAsia="zh-CN"/>
        </w:rPr>
        <w:t xml:space="preserve">Furthermore, it is recommended that the signaling aspects e.g. on SIB and/or RRC for Option 2 of Solution 11 are left up to RAN2 to decide based on number of supported PTP clock domains requirement </w:t>
      </w:r>
      <w:r w:rsidRPr="00027859">
        <w:rPr>
          <w:lang w:val="en-US" w:eastAsia="zh-CN"/>
        </w:rPr>
        <w:t>from SA</w:t>
      </w:r>
      <w:r>
        <w:rPr>
          <w:lang w:val="en-US" w:eastAsia="zh-CN"/>
        </w:rPr>
        <w:t>1.</w:t>
      </w:r>
    </w:p>
    <w:p w14:paraId="4F85C909" w14:textId="0664DB66" w:rsidR="00CD4C7B" w:rsidRPr="006E13D1" w:rsidRDefault="00587E88" w:rsidP="00587E88">
      <w:pPr>
        <w:pStyle w:val="B1"/>
      </w:pPr>
      <w:r>
        <w:br w:type="page"/>
      </w:r>
    </w:p>
    <w:p w14:paraId="3132A4BD" w14:textId="37AF14FC" w:rsidR="00440801" w:rsidRPr="00F9101C" w:rsidRDefault="00440801" w:rsidP="00440801">
      <w:pPr>
        <w:pStyle w:val="Heading1"/>
        <w:ind w:left="0" w:firstLine="0"/>
      </w:pPr>
      <w:r w:rsidRPr="00F9101C">
        <w:lastRenderedPageBreak/>
        <w:t>References</w:t>
      </w:r>
    </w:p>
    <w:p w14:paraId="7EE6BBB3" w14:textId="77777777" w:rsidR="00440801" w:rsidRPr="002E66CC" w:rsidRDefault="00440801" w:rsidP="00440801">
      <w:pPr>
        <w:rPr>
          <w:lang w:eastAsia="zh-CN"/>
        </w:rPr>
      </w:pPr>
      <w:r w:rsidRPr="002E66CC">
        <w:rPr>
          <w:lang w:eastAsia="zh-CN"/>
        </w:rPr>
        <w:t>[1]</w:t>
      </w:r>
      <w:r w:rsidRPr="002E66CC">
        <w:rPr>
          <w:lang w:eastAsia="zh-CN"/>
        </w:rPr>
        <w:tab/>
      </w:r>
      <w:r w:rsidRPr="002E66CC">
        <w:rPr>
          <w:lang w:eastAsia="zh-CN"/>
        </w:rPr>
        <w:tab/>
        <w:t>R1</w:t>
      </w:r>
      <w:r w:rsidRPr="00045E0D">
        <w:rPr>
          <w:lang w:eastAsia="zh-CN"/>
        </w:rPr>
        <w:t>-1901470</w:t>
      </w:r>
      <w:r w:rsidRPr="002E66CC">
        <w:t xml:space="preserve">, </w:t>
      </w:r>
      <w:r w:rsidRPr="00045E0D">
        <w:rPr>
          <w:i/>
        </w:rPr>
        <w:t>Reply LS on TSN requirements evaluation</w:t>
      </w:r>
      <w:r w:rsidRPr="002E66CC">
        <w:t xml:space="preserve">, </w:t>
      </w:r>
      <w:r>
        <w:t>RAN1</w:t>
      </w:r>
    </w:p>
    <w:p w14:paraId="74BBC872" w14:textId="77777777" w:rsidR="00440801" w:rsidRPr="002E66CC" w:rsidRDefault="00440801" w:rsidP="00440801">
      <w:pPr>
        <w:rPr>
          <w:i/>
          <w:lang w:eastAsia="zh-CN"/>
        </w:rPr>
      </w:pPr>
      <w:r w:rsidRPr="002E66CC">
        <w:rPr>
          <w:lang w:eastAsia="zh-CN"/>
        </w:rPr>
        <w:t xml:space="preserve">[2] </w:t>
      </w:r>
      <w:r>
        <w:rPr>
          <w:lang w:eastAsia="zh-CN"/>
        </w:rPr>
        <w:tab/>
      </w:r>
      <w:r w:rsidRPr="002E66CC">
        <w:rPr>
          <w:lang w:eastAsia="zh-CN"/>
        </w:rPr>
        <w:tab/>
      </w:r>
      <w:bookmarkStart w:id="3" w:name="_Hlk528851482"/>
      <w:r w:rsidRPr="00045E0D">
        <w:rPr>
          <w:lang w:eastAsia="zh-CN"/>
        </w:rPr>
        <w:t>R3-187252</w:t>
      </w:r>
      <w:bookmarkEnd w:id="3"/>
      <w:r w:rsidRPr="002E66CC">
        <w:rPr>
          <w:lang w:eastAsia="zh-CN"/>
        </w:rPr>
        <w:t xml:space="preserve">, </w:t>
      </w:r>
      <w:r w:rsidRPr="00045E0D">
        <w:rPr>
          <w:i/>
          <w:lang w:eastAsia="zh-CN"/>
        </w:rPr>
        <w:t>Reply LS on TSN requirements evaluation</w:t>
      </w:r>
      <w:r w:rsidRPr="002E66CC">
        <w:rPr>
          <w:lang w:eastAsia="zh-CN"/>
        </w:rPr>
        <w:t>, RAN</w:t>
      </w:r>
      <w:r>
        <w:rPr>
          <w:lang w:eastAsia="zh-CN"/>
        </w:rPr>
        <w:t>3</w:t>
      </w:r>
    </w:p>
    <w:p w14:paraId="6305B885" w14:textId="77777777" w:rsidR="00440801" w:rsidRDefault="00440801" w:rsidP="00440801">
      <w:pPr>
        <w:ind w:left="567" w:hanging="567"/>
        <w:rPr>
          <w:lang w:val="en-US"/>
        </w:rPr>
      </w:pPr>
      <w:r w:rsidRPr="002E66CC">
        <w:rPr>
          <w:lang w:eastAsia="zh-CN"/>
        </w:rPr>
        <w:t>[3]</w:t>
      </w:r>
      <w:r w:rsidRPr="002E66CC">
        <w:rPr>
          <w:lang w:eastAsia="zh-CN"/>
        </w:rPr>
        <w:tab/>
      </w:r>
      <w:r w:rsidRPr="002E66CC">
        <w:rPr>
          <w:lang w:eastAsia="zh-CN"/>
        </w:rPr>
        <w:tab/>
      </w:r>
      <w:r>
        <w:rPr>
          <w:lang w:val="en-US"/>
        </w:rPr>
        <w:t>3GPP TS 22.104, “</w:t>
      </w:r>
      <w:r w:rsidRPr="00045E0D">
        <w:rPr>
          <w:i/>
          <w:lang w:val="en-US"/>
        </w:rPr>
        <w:t>Service requirements for cyber-physical control applications in vertical domains</w:t>
      </w:r>
      <w:r>
        <w:rPr>
          <w:lang w:val="en-US"/>
        </w:rPr>
        <w:t>”</w:t>
      </w:r>
    </w:p>
    <w:p w14:paraId="6D84B0F0" w14:textId="77777777" w:rsidR="00440801" w:rsidRDefault="00440801" w:rsidP="00440801">
      <w:pPr>
        <w:rPr>
          <w:lang w:eastAsia="zh-CN"/>
        </w:rPr>
      </w:pPr>
      <w:r w:rsidRPr="002E66CC">
        <w:rPr>
          <w:lang w:eastAsia="zh-CN"/>
        </w:rPr>
        <w:t>[</w:t>
      </w:r>
      <w:r>
        <w:rPr>
          <w:lang w:eastAsia="zh-CN"/>
        </w:rPr>
        <w:t>4</w:t>
      </w:r>
      <w:r w:rsidRPr="002E66CC">
        <w:rPr>
          <w:lang w:eastAsia="zh-CN"/>
        </w:rPr>
        <w:t xml:space="preserve">] </w:t>
      </w:r>
      <w:r>
        <w:rPr>
          <w:lang w:eastAsia="zh-CN"/>
        </w:rPr>
        <w:tab/>
      </w:r>
      <w:r w:rsidRPr="002E66CC">
        <w:rPr>
          <w:lang w:eastAsia="zh-CN"/>
        </w:rPr>
        <w:tab/>
        <w:t xml:space="preserve">R1-1812110 (R2-1816043), </w:t>
      </w:r>
      <w:r w:rsidRPr="002E66CC">
        <w:rPr>
          <w:i/>
          <w:lang w:eastAsia="zh-CN"/>
        </w:rPr>
        <w:t xml:space="preserve">LS on </w:t>
      </w:r>
      <w:bookmarkStart w:id="4" w:name="_Hlk528851460"/>
      <w:r w:rsidRPr="002E66CC">
        <w:rPr>
          <w:i/>
          <w:lang w:eastAsia="zh-CN"/>
        </w:rPr>
        <w:t>TSN requirements evaluation</w:t>
      </w:r>
      <w:bookmarkEnd w:id="4"/>
      <w:r w:rsidRPr="002E66CC">
        <w:rPr>
          <w:lang w:eastAsia="zh-CN"/>
        </w:rPr>
        <w:t>, RAN2</w:t>
      </w:r>
      <w:r w:rsidRPr="002E66CC">
        <w:t xml:space="preserve"> </w:t>
      </w:r>
      <w:r w:rsidRPr="002E66CC">
        <w:rPr>
          <w:lang w:eastAsia="zh-CN"/>
        </w:rPr>
        <w:t>(Nokia)</w:t>
      </w:r>
    </w:p>
    <w:p w14:paraId="1684D33D" w14:textId="77777777" w:rsidR="00440801" w:rsidRDefault="00440801" w:rsidP="00440801">
      <w:pPr>
        <w:ind w:left="567" w:hanging="567"/>
        <w:rPr>
          <w:lang w:val="en-US"/>
        </w:rPr>
      </w:pPr>
      <w:r w:rsidRPr="002E66CC">
        <w:rPr>
          <w:lang w:eastAsia="zh-CN"/>
        </w:rPr>
        <w:t>[</w:t>
      </w:r>
      <w:r>
        <w:rPr>
          <w:lang w:eastAsia="zh-CN"/>
        </w:rPr>
        <w:t>5</w:t>
      </w:r>
      <w:r w:rsidRPr="002E66CC">
        <w:rPr>
          <w:lang w:eastAsia="zh-CN"/>
        </w:rPr>
        <w:t>]</w:t>
      </w:r>
      <w:r w:rsidRPr="002E66CC">
        <w:rPr>
          <w:lang w:eastAsia="zh-CN"/>
        </w:rPr>
        <w:tab/>
      </w:r>
      <w:r w:rsidRPr="002E66CC">
        <w:rPr>
          <w:lang w:eastAsia="zh-CN"/>
        </w:rPr>
        <w:tab/>
      </w:r>
      <w:r>
        <w:rPr>
          <w:lang w:val="en-US"/>
        </w:rPr>
        <w:t>3GPP TR 23.734, “</w:t>
      </w:r>
      <w:r w:rsidRPr="00EC0CB0">
        <w:rPr>
          <w:i/>
          <w:lang w:val="en-US"/>
        </w:rPr>
        <w:t>Study on enhancement of 5GS for Vertical and LAN Services</w:t>
      </w:r>
      <w:r>
        <w:rPr>
          <w:lang w:val="en-US"/>
        </w:rPr>
        <w:t>”</w:t>
      </w:r>
    </w:p>
    <w:p w14:paraId="00A87BF1" w14:textId="77777777" w:rsidR="00440801" w:rsidRDefault="00440801" w:rsidP="00440801">
      <w:pPr>
        <w:ind w:left="567" w:hanging="567"/>
        <w:rPr>
          <w:lang w:val="en-US"/>
        </w:rPr>
      </w:pPr>
      <w:r w:rsidRPr="1E884A80">
        <w:rPr>
          <w:lang w:val="en-US"/>
        </w:rPr>
        <w:t xml:space="preserve">[6] </w:t>
      </w:r>
      <w:r>
        <w:rPr>
          <w:lang w:val="en-US"/>
        </w:rPr>
        <w:tab/>
      </w:r>
      <w:r w:rsidRPr="1E884A80">
        <w:rPr>
          <w:lang w:val="en-US"/>
        </w:rPr>
        <w:t>IEEE 802.1AS-Rev, “</w:t>
      </w:r>
      <w:r w:rsidRPr="1E884A80">
        <w:rPr>
          <w:i/>
          <w:iCs/>
          <w:lang w:val="en-US"/>
        </w:rPr>
        <w:t>Timing and Synchronization for Time-Sensitive Applications</w:t>
      </w:r>
      <w:r w:rsidRPr="1E884A80">
        <w:rPr>
          <w:lang w:val="en-US"/>
        </w:rPr>
        <w:t>”</w:t>
      </w:r>
    </w:p>
    <w:p w14:paraId="5AA7898B" w14:textId="77777777" w:rsidR="00440801" w:rsidRDefault="00440801" w:rsidP="00440801">
      <w:pPr>
        <w:ind w:left="567" w:hanging="567"/>
        <w:rPr>
          <w:i/>
          <w:iCs/>
          <w:lang w:val="en-US"/>
        </w:rPr>
      </w:pPr>
      <w:r w:rsidRPr="1E884A80">
        <w:rPr>
          <w:lang w:val="en-US"/>
        </w:rPr>
        <w:t xml:space="preserve">[7] </w:t>
      </w:r>
      <w:r>
        <w:rPr>
          <w:lang w:val="en-US"/>
        </w:rPr>
        <w:tab/>
      </w:r>
      <w:r w:rsidRPr="1E884A80">
        <w:rPr>
          <w:lang w:val="en-US"/>
        </w:rPr>
        <w:t xml:space="preserve">3GPP TS 38.331, </w:t>
      </w:r>
      <w:r w:rsidRPr="1E884A80">
        <w:rPr>
          <w:i/>
          <w:iCs/>
          <w:lang w:val="en-US"/>
        </w:rPr>
        <w:t>“Radio Resource Control (RRC) Protocol Specification”</w:t>
      </w:r>
    </w:p>
    <w:p w14:paraId="68546DCA" w14:textId="62B83768" w:rsidR="00440801" w:rsidRDefault="00440801" w:rsidP="00440801">
      <w:pPr>
        <w:ind w:left="567" w:hanging="567"/>
        <w:rPr>
          <w:lang w:val="en-US"/>
        </w:rPr>
      </w:pPr>
      <w:r>
        <w:rPr>
          <w:lang w:val="en-US"/>
        </w:rPr>
        <w:t>[8]</w:t>
      </w:r>
      <w:r>
        <w:rPr>
          <w:lang w:val="en-US"/>
        </w:rPr>
        <w:tab/>
      </w:r>
      <w:r w:rsidRPr="006E1600">
        <w:rPr>
          <w:lang w:val="en-US"/>
        </w:rPr>
        <w:t xml:space="preserve">Schriegel </w:t>
      </w:r>
      <w:r>
        <w:rPr>
          <w:lang w:val="en-US"/>
        </w:rPr>
        <w:t xml:space="preserve">and </w:t>
      </w:r>
      <w:r w:rsidRPr="006E1600">
        <w:rPr>
          <w:lang w:val="en-US"/>
        </w:rPr>
        <w:t>Jasperneite</w:t>
      </w:r>
      <w:r>
        <w:rPr>
          <w:lang w:val="en-US"/>
        </w:rPr>
        <w:t>, “</w:t>
      </w:r>
      <w:r w:rsidRPr="008F5F97">
        <w:rPr>
          <w:i/>
          <w:iCs/>
          <w:lang w:val="en-US"/>
        </w:rPr>
        <w:t>Investigation of Industrial Environmental Influences on Clock Sources and their Effect on the Synchronization Accuracy of IEEE 1588</w:t>
      </w:r>
      <w:r>
        <w:rPr>
          <w:lang w:val="en-US"/>
        </w:rPr>
        <w:t xml:space="preserve">”, in </w:t>
      </w:r>
      <w:r w:rsidRPr="006E1600">
        <w:rPr>
          <w:lang w:val="en-US"/>
        </w:rPr>
        <w:t>2007 IEEE International Symposium on Precision Clock Synchronization for Measurement, Control and Communication</w:t>
      </w:r>
      <w:r>
        <w:rPr>
          <w:lang w:val="en-US"/>
        </w:rPr>
        <w:t>, 2007</w:t>
      </w:r>
    </w:p>
    <w:p w14:paraId="0A04D0F4" w14:textId="50328539" w:rsidR="00440801" w:rsidRDefault="00440801" w:rsidP="00440801">
      <w:pPr>
        <w:ind w:left="567" w:hanging="567"/>
        <w:rPr>
          <w:lang w:val="en-US"/>
        </w:rPr>
      </w:pPr>
      <w:r>
        <w:rPr>
          <w:lang w:val="en-US"/>
        </w:rPr>
        <w:t>[9]</w:t>
      </w:r>
      <w:r>
        <w:rPr>
          <w:lang w:val="en-US"/>
        </w:rPr>
        <w:tab/>
        <w:t>Goetz, Hoga and Weber, “</w:t>
      </w:r>
      <w:r w:rsidRPr="658CD027">
        <w:rPr>
          <w:i/>
          <w:iCs/>
          <w:lang w:val="en-US"/>
        </w:rPr>
        <w:t>Dual Time Scale in Factory &amp; Energy Automation</w:t>
      </w:r>
      <w:r>
        <w:rPr>
          <w:lang w:val="en-US"/>
        </w:rPr>
        <w:t xml:space="preserve">”, </w:t>
      </w:r>
      <w:r w:rsidRPr="006E0449">
        <w:rPr>
          <w:lang w:val="en-US"/>
        </w:rPr>
        <w:t>White Paper about Industrial Requirements and Concepts</w:t>
      </w:r>
      <w:r>
        <w:rPr>
          <w:lang w:val="en-US"/>
        </w:rPr>
        <w:t xml:space="preserve"> at</w:t>
      </w:r>
      <w:r w:rsidRPr="006E0449">
        <w:rPr>
          <w:lang w:val="en-US"/>
        </w:rPr>
        <w:t xml:space="preserve"> Time Synchronization</w:t>
      </w:r>
      <w:r>
        <w:rPr>
          <w:lang w:val="en-US"/>
        </w:rPr>
        <w:t xml:space="preserve"> in </w:t>
      </w:r>
      <w:r w:rsidRPr="008F5F97">
        <w:rPr>
          <w:lang w:val="en-US"/>
        </w:rPr>
        <w:t>IEEE 802.1ASbt Industrial Requirements</w:t>
      </w:r>
      <w:r>
        <w:rPr>
          <w:lang w:val="en-US"/>
        </w:rPr>
        <w:t xml:space="preserve"> working group, 2012</w:t>
      </w:r>
    </w:p>
    <w:p w14:paraId="66D91620" w14:textId="77777777" w:rsidR="00440801" w:rsidRPr="00440801" w:rsidRDefault="00440801" w:rsidP="00440801">
      <w:pPr>
        <w:rPr>
          <w:lang w:val="en-US"/>
        </w:rPr>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B9B6A" w14:textId="77777777" w:rsidR="00DA3076" w:rsidRDefault="00DA3076">
      <w:r>
        <w:separator/>
      </w:r>
    </w:p>
  </w:endnote>
  <w:endnote w:type="continuationSeparator" w:id="0">
    <w:p w14:paraId="3C434942" w14:textId="77777777" w:rsidR="00DA3076" w:rsidRDefault="00DA3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741A88" w:rsidRDefault="00741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741A88" w:rsidRDefault="00741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741A88" w:rsidRDefault="00741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BAB69" w14:textId="77777777" w:rsidR="00DA3076" w:rsidRDefault="00DA3076">
      <w:r>
        <w:separator/>
      </w:r>
    </w:p>
  </w:footnote>
  <w:footnote w:type="continuationSeparator" w:id="0">
    <w:p w14:paraId="65D8D60A" w14:textId="77777777" w:rsidR="00DA3076" w:rsidRDefault="00DA3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741A88" w:rsidRDefault="00741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741A88" w:rsidRDefault="00741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741A88" w:rsidRDefault="00741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82227"/>
    <w:multiLevelType w:val="hybridMultilevel"/>
    <w:tmpl w:val="CF2EC0A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D96027"/>
    <w:multiLevelType w:val="hybridMultilevel"/>
    <w:tmpl w:val="2AF437EC"/>
    <w:lvl w:ilvl="0" w:tplc="04090015">
      <w:start w:val="1"/>
      <w:numFmt w:val="upperLetter"/>
      <w:lvlText w:val="%1."/>
      <w:lvlJc w:val="left"/>
      <w:pPr>
        <w:ind w:left="720" w:hanging="360"/>
      </w:p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5A5C9A"/>
    <w:multiLevelType w:val="hybridMultilevel"/>
    <w:tmpl w:val="3B2C8992"/>
    <w:lvl w:ilvl="0" w:tplc="AC9211A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A756E0"/>
    <w:multiLevelType w:val="hybridMultilevel"/>
    <w:tmpl w:val="399681B2"/>
    <w:lvl w:ilvl="0" w:tplc="2D126DD0">
      <w:start w:val="1"/>
      <w:numFmt w:val="upperLetter"/>
      <w:lvlText w:val="%1)"/>
      <w:lvlJc w:val="left"/>
      <w:pPr>
        <w:ind w:left="720" w:hanging="360"/>
      </w:pPr>
      <w:rPr>
        <w:rFonts w:hint="default"/>
      </w:rPr>
    </w:lvl>
    <w:lvl w:ilvl="1" w:tplc="CF989EDA">
      <w:start w:val="6"/>
      <w:numFmt w:val="bullet"/>
      <w:lvlText w:val="-"/>
      <w:lvlJc w:val="left"/>
      <w:pPr>
        <w:ind w:left="1440" w:hanging="360"/>
      </w:pPr>
      <w:rPr>
        <w:rFonts w:ascii="Times New Roman" w:eastAsia="Times New Roman" w:hAnsi="Times New Roman" w:cs="Times New Roman" w:hint="default"/>
      </w:rPr>
    </w:lvl>
    <w:lvl w:ilvl="2" w:tplc="CF989EDA">
      <w:start w:val="6"/>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640E1F"/>
    <w:multiLevelType w:val="hybridMultilevel"/>
    <w:tmpl w:val="DF6CF4B6"/>
    <w:lvl w:ilvl="0" w:tplc="CF989EDA">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 w:numId="6">
    <w:abstractNumId w:val="5"/>
  </w:num>
  <w:num w:numId="7">
    <w:abstractNumId w:val="7"/>
  </w:num>
  <w:num w:numId="8">
    <w:abstractNumId w:val="7"/>
  </w:num>
  <w:num w:numId="9">
    <w:abstractNumId w:val="6"/>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A3298"/>
    <w:rsid w:val="000B7BCF"/>
    <w:rsid w:val="000C522B"/>
    <w:rsid w:val="000D58AB"/>
    <w:rsid w:val="000D73BE"/>
    <w:rsid w:val="000E6C56"/>
    <w:rsid w:val="000F166D"/>
    <w:rsid w:val="00112F1A"/>
    <w:rsid w:val="00144872"/>
    <w:rsid w:val="00145075"/>
    <w:rsid w:val="001566CE"/>
    <w:rsid w:val="001741A0"/>
    <w:rsid w:val="00175FA0"/>
    <w:rsid w:val="00194CD0"/>
    <w:rsid w:val="001A7BF7"/>
    <w:rsid w:val="001B49C9"/>
    <w:rsid w:val="001C4F79"/>
    <w:rsid w:val="001F168B"/>
    <w:rsid w:val="001F5774"/>
    <w:rsid w:val="001F7831"/>
    <w:rsid w:val="00204045"/>
    <w:rsid w:val="0020712B"/>
    <w:rsid w:val="00207837"/>
    <w:rsid w:val="0022606D"/>
    <w:rsid w:val="00231728"/>
    <w:rsid w:val="00234B34"/>
    <w:rsid w:val="002610D8"/>
    <w:rsid w:val="002747EC"/>
    <w:rsid w:val="002855BF"/>
    <w:rsid w:val="002970E9"/>
    <w:rsid w:val="002C2947"/>
    <w:rsid w:val="002F0D22"/>
    <w:rsid w:val="00301278"/>
    <w:rsid w:val="003172DC"/>
    <w:rsid w:val="00325095"/>
    <w:rsid w:val="00325AE3"/>
    <w:rsid w:val="00326069"/>
    <w:rsid w:val="00341B32"/>
    <w:rsid w:val="0035462D"/>
    <w:rsid w:val="00364B41"/>
    <w:rsid w:val="003A41EF"/>
    <w:rsid w:val="003B40AD"/>
    <w:rsid w:val="003C09DA"/>
    <w:rsid w:val="003C4E37"/>
    <w:rsid w:val="003E16BE"/>
    <w:rsid w:val="003F4E28"/>
    <w:rsid w:val="004006E8"/>
    <w:rsid w:val="00401855"/>
    <w:rsid w:val="00440801"/>
    <w:rsid w:val="00465587"/>
    <w:rsid w:val="0047707B"/>
    <w:rsid w:val="00477455"/>
    <w:rsid w:val="004902B5"/>
    <w:rsid w:val="004A1F7B"/>
    <w:rsid w:val="004C44D2"/>
    <w:rsid w:val="004D3578"/>
    <w:rsid w:val="004D380D"/>
    <w:rsid w:val="004D5A40"/>
    <w:rsid w:val="004E213A"/>
    <w:rsid w:val="00502DE0"/>
    <w:rsid w:val="00503171"/>
    <w:rsid w:val="00506C28"/>
    <w:rsid w:val="00534DA0"/>
    <w:rsid w:val="00543E6C"/>
    <w:rsid w:val="00554270"/>
    <w:rsid w:val="00565087"/>
    <w:rsid w:val="0056573F"/>
    <w:rsid w:val="00587E88"/>
    <w:rsid w:val="005F3272"/>
    <w:rsid w:val="005F3FFB"/>
    <w:rsid w:val="00604C57"/>
    <w:rsid w:val="00611566"/>
    <w:rsid w:val="0062584B"/>
    <w:rsid w:val="00642672"/>
    <w:rsid w:val="00646D99"/>
    <w:rsid w:val="00656910"/>
    <w:rsid w:val="00671173"/>
    <w:rsid w:val="006B4DC1"/>
    <w:rsid w:val="006C66D8"/>
    <w:rsid w:val="006D1E24"/>
    <w:rsid w:val="006E1417"/>
    <w:rsid w:val="006E586D"/>
    <w:rsid w:val="006F6A2C"/>
    <w:rsid w:val="00710201"/>
    <w:rsid w:val="007342B5"/>
    <w:rsid w:val="00734A5B"/>
    <w:rsid w:val="00741A88"/>
    <w:rsid w:val="00744E76"/>
    <w:rsid w:val="00757D40"/>
    <w:rsid w:val="0076756E"/>
    <w:rsid w:val="00781F0F"/>
    <w:rsid w:val="00784992"/>
    <w:rsid w:val="0078727C"/>
    <w:rsid w:val="0079049D"/>
    <w:rsid w:val="00793DC5"/>
    <w:rsid w:val="00794793"/>
    <w:rsid w:val="007B18D8"/>
    <w:rsid w:val="007C095F"/>
    <w:rsid w:val="007C2DD0"/>
    <w:rsid w:val="007F3094"/>
    <w:rsid w:val="007F4E0A"/>
    <w:rsid w:val="008028A4"/>
    <w:rsid w:val="00813245"/>
    <w:rsid w:val="00817451"/>
    <w:rsid w:val="00824AF8"/>
    <w:rsid w:val="008768CA"/>
    <w:rsid w:val="00877EF9"/>
    <w:rsid w:val="00880559"/>
    <w:rsid w:val="008837CC"/>
    <w:rsid w:val="008928A2"/>
    <w:rsid w:val="008B5306"/>
    <w:rsid w:val="008B58DA"/>
    <w:rsid w:val="008C2E6F"/>
    <w:rsid w:val="008D1426"/>
    <w:rsid w:val="008D2E4D"/>
    <w:rsid w:val="008F396F"/>
    <w:rsid w:val="0090271F"/>
    <w:rsid w:val="00902DB9"/>
    <w:rsid w:val="0090466A"/>
    <w:rsid w:val="009329B0"/>
    <w:rsid w:val="00936071"/>
    <w:rsid w:val="00937F12"/>
    <w:rsid w:val="00940212"/>
    <w:rsid w:val="00942EC2"/>
    <w:rsid w:val="0095763E"/>
    <w:rsid w:val="00961B32"/>
    <w:rsid w:val="00962509"/>
    <w:rsid w:val="00970DB3"/>
    <w:rsid w:val="00974BB0"/>
    <w:rsid w:val="009A0AF3"/>
    <w:rsid w:val="009A2C29"/>
    <w:rsid w:val="009B07CD"/>
    <w:rsid w:val="009B384F"/>
    <w:rsid w:val="009C19E9"/>
    <w:rsid w:val="009D74A6"/>
    <w:rsid w:val="00A10F02"/>
    <w:rsid w:val="00A1419B"/>
    <w:rsid w:val="00A204CA"/>
    <w:rsid w:val="00A40F1B"/>
    <w:rsid w:val="00A53724"/>
    <w:rsid w:val="00A57876"/>
    <w:rsid w:val="00A67CC9"/>
    <w:rsid w:val="00A82346"/>
    <w:rsid w:val="00A9671C"/>
    <w:rsid w:val="00AA1553"/>
    <w:rsid w:val="00AB34DD"/>
    <w:rsid w:val="00AD584E"/>
    <w:rsid w:val="00B05380"/>
    <w:rsid w:val="00B05962"/>
    <w:rsid w:val="00B15449"/>
    <w:rsid w:val="00B27303"/>
    <w:rsid w:val="00B47FD1"/>
    <w:rsid w:val="00B516BB"/>
    <w:rsid w:val="00B5621D"/>
    <w:rsid w:val="00B84DB2"/>
    <w:rsid w:val="00BC3555"/>
    <w:rsid w:val="00BE1C76"/>
    <w:rsid w:val="00BF0C53"/>
    <w:rsid w:val="00C12B51"/>
    <w:rsid w:val="00C24650"/>
    <w:rsid w:val="00C25465"/>
    <w:rsid w:val="00C33079"/>
    <w:rsid w:val="00C40FC9"/>
    <w:rsid w:val="00C7213E"/>
    <w:rsid w:val="00C83A13"/>
    <w:rsid w:val="00C9068C"/>
    <w:rsid w:val="00C92967"/>
    <w:rsid w:val="00C9380F"/>
    <w:rsid w:val="00CA3957"/>
    <w:rsid w:val="00CA3D0C"/>
    <w:rsid w:val="00CA654B"/>
    <w:rsid w:val="00CB72B8"/>
    <w:rsid w:val="00CD4C7B"/>
    <w:rsid w:val="00CE684B"/>
    <w:rsid w:val="00D02052"/>
    <w:rsid w:val="00D33BE3"/>
    <w:rsid w:val="00D35543"/>
    <w:rsid w:val="00D3792D"/>
    <w:rsid w:val="00D55E47"/>
    <w:rsid w:val="00D56983"/>
    <w:rsid w:val="00D62E19"/>
    <w:rsid w:val="00D67CD1"/>
    <w:rsid w:val="00D7221D"/>
    <w:rsid w:val="00D7322D"/>
    <w:rsid w:val="00D738D6"/>
    <w:rsid w:val="00D75CA7"/>
    <w:rsid w:val="00D80795"/>
    <w:rsid w:val="00D854BE"/>
    <w:rsid w:val="00D87E00"/>
    <w:rsid w:val="00D9134D"/>
    <w:rsid w:val="00D96D11"/>
    <w:rsid w:val="00DA3076"/>
    <w:rsid w:val="00DA7A03"/>
    <w:rsid w:val="00DB0DB8"/>
    <w:rsid w:val="00DB1818"/>
    <w:rsid w:val="00DC309B"/>
    <w:rsid w:val="00DC4DA2"/>
    <w:rsid w:val="00DD13D0"/>
    <w:rsid w:val="00DD1BCF"/>
    <w:rsid w:val="00E2270D"/>
    <w:rsid w:val="00E46C08"/>
    <w:rsid w:val="00E471CF"/>
    <w:rsid w:val="00E62835"/>
    <w:rsid w:val="00E661F1"/>
    <w:rsid w:val="00E70114"/>
    <w:rsid w:val="00E77645"/>
    <w:rsid w:val="00E83697"/>
    <w:rsid w:val="00EC4A25"/>
    <w:rsid w:val="00F025A2"/>
    <w:rsid w:val="00F07388"/>
    <w:rsid w:val="00F103BA"/>
    <w:rsid w:val="00F130EA"/>
    <w:rsid w:val="00F14C1F"/>
    <w:rsid w:val="00F15CBE"/>
    <w:rsid w:val="00F2026E"/>
    <w:rsid w:val="00F2210A"/>
    <w:rsid w:val="00F37743"/>
    <w:rsid w:val="00F44B0B"/>
    <w:rsid w:val="00F54A3D"/>
    <w:rsid w:val="00F54CB0"/>
    <w:rsid w:val="00F5643A"/>
    <w:rsid w:val="00F653B8"/>
    <w:rsid w:val="00F71B89"/>
    <w:rsid w:val="00F72EDB"/>
    <w:rsid w:val="00F7353C"/>
    <w:rsid w:val="00F76F8F"/>
    <w:rsid w:val="00F8240B"/>
    <w:rsid w:val="00F941DF"/>
    <w:rsid w:val="00F96085"/>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47707B"/>
    <w:pPr>
      <w:ind w:left="720"/>
      <w:contextualSpacing/>
    </w:pPr>
  </w:style>
  <w:style w:type="character" w:customStyle="1" w:styleId="EditorsNoteChar">
    <w:name w:val="Editor's Note Char"/>
    <w:aliases w:val="EN Char"/>
    <w:link w:val="EditorsNote"/>
    <w:rsid w:val="00587E88"/>
    <w:rPr>
      <w:color w:val="FF0000"/>
      <w:lang w:eastAsia="en-US"/>
    </w:rPr>
  </w:style>
  <w:style w:type="paragraph" w:styleId="Caption">
    <w:name w:val="caption"/>
    <w:basedOn w:val="Normal"/>
    <w:next w:val="Normal"/>
    <w:unhideWhenUsed/>
    <w:qFormat/>
    <w:rsid w:val="00587E88"/>
    <w:pPr>
      <w:overflowPunct w:val="0"/>
      <w:autoSpaceDE w:val="0"/>
      <w:autoSpaceDN w:val="0"/>
      <w:adjustRightInd w:val="0"/>
      <w:textAlignment w:val="baseline"/>
    </w:pPr>
    <w:rPr>
      <w:rFonts w:eastAsia="SimSun"/>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3270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1" ma:contentTypeDescription="Create a new document." ma:contentTypeScope="" ma:versionID="171216cf1ee60daa21952a2f19d03fdf">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6dd9c166754d589e9a4cda81e4aaf9b"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5AIRPNAIUNRU-2028481721-2029</_dlc_DocId>
    <_dlc_DocIdUrl xmlns="71c5aaf6-e6ce-465b-b873-5148d2a4c105">
      <Url>https://nokia.sharepoint.com/sites/c5g/e2earch/_layouts/15/DocIdRedir.aspx?ID=5AIRPNAIUNRU-2028481721-2029</Url>
      <Description>5AIRPNAIUNRU-2028481721-2029</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F99B7432-104C-469B-8A2E-36DD27786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Pages>
  <Words>1961</Words>
  <Characters>11181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13116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Devaki Chandramouli</cp:lastModifiedBy>
  <cp:revision>6</cp:revision>
  <dcterms:created xsi:type="dcterms:W3CDTF">2019-02-15T18:41:00Z</dcterms:created>
  <dcterms:modified xsi:type="dcterms:W3CDTF">2019-02-19T11:39:00Z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85861f7e-ac37-497a-b9ca-62bf8712693f</vt:lpwstr>
  </property>
</Properties>
</file>